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622F4B18"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152A83">
        <w:rPr>
          <w:bCs/>
          <w:noProof w:val="0"/>
          <w:sz w:val="24"/>
          <w:szCs w:val="24"/>
          <w:lang w:val="de-DE"/>
        </w:rPr>
        <w:t>2</w:t>
      </w:r>
      <w:r w:rsidR="001348FE" w:rsidRPr="009977DA">
        <w:rPr>
          <w:bCs/>
          <w:noProof w:val="0"/>
          <w:sz w:val="24"/>
          <w:szCs w:val="24"/>
          <w:lang w:val="de-DE"/>
        </w:rPr>
        <w:tab/>
      </w:r>
      <w:r w:rsidR="00105473" w:rsidRPr="00105473">
        <w:rPr>
          <w:bCs/>
          <w:noProof w:val="0"/>
          <w:sz w:val="24"/>
          <w:szCs w:val="24"/>
          <w:lang w:val="de-DE"/>
        </w:rPr>
        <w:t>R4-2413237</w:t>
      </w:r>
    </w:p>
    <w:p w14:paraId="2CFE1919" w14:textId="1529B81E" w:rsidR="00850D96" w:rsidRPr="00850D96" w:rsidRDefault="00152A83" w:rsidP="00CA26CE">
      <w:pPr>
        <w:pStyle w:val="Header"/>
        <w:rPr>
          <w:bCs/>
          <w:noProof w:val="0"/>
          <w:sz w:val="24"/>
          <w:lang w:val="en-GB" w:eastAsia="ja-JP"/>
        </w:rPr>
      </w:pPr>
      <w:r>
        <w:rPr>
          <w:bCs/>
          <w:noProof w:val="0"/>
          <w:sz w:val="24"/>
          <w:szCs w:val="24"/>
        </w:rPr>
        <w:t>Maastricht</w:t>
      </w:r>
      <w:r w:rsidR="007D1104" w:rsidRPr="007D1104">
        <w:rPr>
          <w:bCs/>
          <w:noProof w:val="0"/>
          <w:sz w:val="24"/>
          <w:szCs w:val="24"/>
        </w:rPr>
        <w:t xml:space="preserve">, </w:t>
      </w:r>
      <w:r>
        <w:rPr>
          <w:bCs/>
          <w:noProof w:val="0"/>
          <w:sz w:val="24"/>
          <w:szCs w:val="24"/>
        </w:rPr>
        <w:t>Netherlands</w:t>
      </w:r>
      <w:r w:rsidR="00EA61D9" w:rsidRPr="007D1104">
        <w:rPr>
          <w:bCs/>
          <w:noProof w:val="0"/>
          <w:sz w:val="24"/>
          <w:szCs w:val="24"/>
        </w:rPr>
        <w:t>,</w:t>
      </w:r>
      <w:r w:rsidR="00EA61D9">
        <w:rPr>
          <w:bCs/>
          <w:noProof w:val="0"/>
          <w:sz w:val="24"/>
          <w:szCs w:val="24"/>
        </w:rPr>
        <w:t xml:space="preserve"> </w:t>
      </w:r>
      <w:r>
        <w:rPr>
          <w:bCs/>
          <w:noProof w:val="0"/>
          <w:sz w:val="24"/>
          <w:szCs w:val="24"/>
        </w:rPr>
        <w:t>Aug</w:t>
      </w:r>
      <w:r w:rsidR="00EA61D9">
        <w:rPr>
          <w:bCs/>
          <w:noProof w:val="0"/>
          <w:sz w:val="24"/>
          <w:szCs w:val="24"/>
        </w:rPr>
        <w:t xml:space="preserve"> </w:t>
      </w:r>
      <w:r>
        <w:rPr>
          <w:bCs/>
          <w:noProof w:val="0"/>
          <w:sz w:val="24"/>
          <w:szCs w:val="24"/>
        </w:rPr>
        <w:t>19</w:t>
      </w:r>
      <w:r w:rsidR="00EA61D9">
        <w:rPr>
          <w:bCs/>
          <w:noProof w:val="0"/>
          <w:sz w:val="24"/>
          <w:szCs w:val="24"/>
        </w:rPr>
        <w:t xml:space="preserve"> – </w:t>
      </w:r>
      <w:r w:rsidR="008B4F75">
        <w:rPr>
          <w:bCs/>
          <w:noProof w:val="0"/>
          <w:sz w:val="24"/>
          <w:szCs w:val="24"/>
        </w:rPr>
        <w:t>2</w:t>
      </w:r>
      <w:r>
        <w:rPr>
          <w:bCs/>
          <w:noProof w:val="0"/>
          <w:sz w:val="24"/>
          <w:szCs w:val="24"/>
        </w:rPr>
        <w:t>3</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653F481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13" w:rsidRPr="00451D58">
        <w:rPr>
          <w:rFonts w:cs="Arial"/>
          <w:b/>
          <w:bCs/>
          <w:sz w:val="24"/>
          <w:szCs w:val="24"/>
        </w:rPr>
        <w:t>8</w:t>
      </w:r>
      <w:r w:rsidR="003876CF" w:rsidRPr="00451D58">
        <w:rPr>
          <w:rFonts w:cs="Arial"/>
          <w:b/>
          <w:bCs/>
          <w:sz w:val="24"/>
          <w:szCs w:val="24"/>
        </w:rPr>
        <w:t>.1</w:t>
      </w:r>
      <w:r w:rsidR="00876B13" w:rsidRPr="00451D58">
        <w:rPr>
          <w:rFonts w:cs="Arial"/>
          <w:b/>
          <w:bCs/>
          <w:sz w:val="24"/>
          <w:szCs w:val="24"/>
        </w:rPr>
        <w:t>9</w:t>
      </w:r>
      <w:r w:rsidR="003876CF" w:rsidRPr="00451D58">
        <w:rPr>
          <w:rFonts w:cs="Arial"/>
          <w:b/>
          <w:bCs/>
          <w:sz w:val="24"/>
          <w:szCs w:val="24"/>
        </w:rPr>
        <w:t>.2</w:t>
      </w:r>
      <w:r w:rsidR="00DB03A3" w:rsidRPr="00451D58">
        <w:rPr>
          <w:rFonts w:cs="Arial"/>
          <w:b/>
          <w:bCs/>
          <w:sz w:val="24"/>
          <w:szCs w:val="24"/>
        </w:rPr>
        <w:t>.</w:t>
      </w:r>
      <w:r w:rsidR="00EA1E0F">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44B71CEA" w14:textId="699A7289" w:rsidR="00A5725B" w:rsidRDefault="00A5725B" w:rsidP="00A5725B">
      <w:r>
        <w:t>A Way Forward was agreed in RAN4#11</w:t>
      </w:r>
      <w:r w:rsidR="005B6969">
        <w:t>1</w:t>
      </w:r>
      <w:r>
        <w:t xml:space="preserve"> [1] regarding evolution of NR duplex operation. The following agreements were made</w:t>
      </w:r>
      <w:r w:rsidR="00851BD6">
        <w:t xml:space="preserve"> that have impact on the potentially new BS RF requirements for SBFD operation</w:t>
      </w:r>
      <w:r>
        <w:t>:</w:t>
      </w:r>
    </w:p>
    <w:p w14:paraId="118776DF" w14:textId="77777777" w:rsidR="00057A72" w:rsidRPr="00F01F2A" w:rsidRDefault="00057A72" w:rsidP="00057A72">
      <w:pPr>
        <w:keepNext/>
        <w:keepLines/>
        <w:spacing w:before="120"/>
        <w:outlineLvl w:val="3"/>
        <w:rPr>
          <w:rFonts w:ascii="Arial" w:eastAsia="Yu Mincho" w:hAnsi="Arial"/>
          <w:lang w:val="en-US" w:eastAsia="zh-CN"/>
        </w:rPr>
      </w:pPr>
      <w:r w:rsidRPr="00F01F2A">
        <w:rPr>
          <w:rFonts w:ascii="Arial" w:eastAsia="Yu Mincho" w:hAnsi="Arial"/>
          <w:lang w:val="en-US" w:eastAsia="zh-CN"/>
        </w:rPr>
        <w:t>Issue 1-4-1: BS RF Specification structure for SBFD requirements</w:t>
      </w:r>
    </w:p>
    <w:p w14:paraId="14E7FBBE" w14:textId="77777777" w:rsidR="00057A72" w:rsidRPr="00F01F2A" w:rsidRDefault="00057A72" w:rsidP="00057A72">
      <w:pPr>
        <w:numPr>
          <w:ilvl w:val="0"/>
          <w:numId w:val="19"/>
        </w:numPr>
        <w:overflowPunct/>
        <w:autoSpaceDE/>
        <w:autoSpaceDN/>
        <w:adjustRightInd/>
        <w:spacing w:after="120" w:line="259" w:lineRule="auto"/>
        <w:textAlignment w:val="auto"/>
        <w:rPr>
          <w:rFonts w:eastAsia="MS Mincho"/>
          <w:highlight w:val="green"/>
          <w:lang w:val="en-US"/>
        </w:rPr>
      </w:pPr>
      <w:r w:rsidRPr="00F01F2A">
        <w:rPr>
          <w:rFonts w:eastAsia="MS Mincho"/>
          <w:highlight w:val="green"/>
          <w:lang w:val="en-US"/>
        </w:rPr>
        <w:t xml:space="preserve">Agreement: </w:t>
      </w:r>
    </w:p>
    <w:p w14:paraId="22B15A61" w14:textId="77777777" w:rsidR="00057A72" w:rsidRPr="00F01F2A" w:rsidRDefault="00057A72" w:rsidP="00057A72">
      <w:pPr>
        <w:numPr>
          <w:ilvl w:val="1"/>
          <w:numId w:val="19"/>
        </w:numPr>
        <w:overflowPunct/>
        <w:autoSpaceDE/>
        <w:autoSpaceDN/>
        <w:adjustRightInd/>
        <w:spacing w:after="120" w:line="259" w:lineRule="auto"/>
        <w:textAlignment w:val="auto"/>
        <w:rPr>
          <w:rFonts w:eastAsia="MS Mincho"/>
          <w:lang w:val="en-US"/>
        </w:rPr>
      </w:pPr>
      <w:r w:rsidRPr="00F01F2A">
        <w:rPr>
          <w:szCs w:val="24"/>
          <w:lang w:eastAsia="zh-CN"/>
        </w:rPr>
        <w:t xml:space="preserve">How to introduce BS RF new requirements for SBFD-capable BS: </w:t>
      </w:r>
    </w:p>
    <w:p w14:paraId="08E4F11E" w14:textId="77777777" w:rsidR="00057A72" w:rsidRPr="00F01F2A" w:rsidRDefault="00057A72" w:rsidP="00057A72">
      <w:pPr>
        <w:numPr>
          <w:ilvl w:val="2"/>
          <w:numId w:val="19"/>
        </w:numPr>
        <w:overflowPunct/>
        <w:autoSpaceDE/>
        <w:autoSpaceDN/>
        <w:adjustRightInd/>
        <w:spacing w:after="120" w:line="259" w:lineRule="auto"/>
        <w:textAlignment w:val="auto"/>
        <w:rPr>
          <w:rFonts w:eastAsia="MS Mincho"/>
          <w:lang w:val="en-US"/>
        </w:rPr>
      </w:pPr>
      <w:r w:rsidRPr="00F01F2A">
        <w:rPr>
          <w:szCs w:val="24"/>
          <w:lang w:eastAsia="zh-CN"/>
        </w:rPr>
        <w:t xml:space="preserve">FFS firstly the feasibility of creating new and standalone sub-clauses (e.g., with a suffix) in TS 38.104 for SBFD-specific existing or new </w:t>
      </w:r>
      <w:proofErr w:type="spellStart"/>
      <w:r w:rsidRPr="00F01F2A">
        <w:rPr>
          <w:szCs w:val="24"/>
          <w:lang w:eastAsia="zh-CN"/>
        </w:rPr>
        <w:t>gNB</w:t>
      </w:r>
      <w:proofErr w:type="spellEnd"/>
      <w:r w:rsidRPr="00F01F2A">
        <w:rPr>
          <w:szCs w:val="24"/>
          <w:lang w:eastAsia="zh-CN"/>
        </w:rPr>
        <w:t xml:space="preserve"> RF requirements</w:t>
      </w:r>
    </w:p>
    <w:p w14:paraId="5202B003" w14:textId="77777777" w:rsidR="00057A72" w:rsidRPr="00F01F2A" w:rsidRDefault="00057A72" w:rsidP="00057A72">
      <w:pPr>
        <w:numPr>
          <w:ilvl w:val="3"/>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detailed how to implement such approach in the later phase of WI. </w:t>
      </w:r>
    </w:p>
    <w:p w14:paraId="4C27520F" w14:textId="77777777" w:rsidR="00057A72" w:rsidRPr="00F01F2A" w:rsidRDefault="00057A72" w:rsidP="00057A72">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secondly the new specification for SBFD-capable BS </w:t>
      </w:r>
    </w:p>
    <w:p w14:paraId="770B8F5A" w14:textId="77777777" w:rsidR="00057A72" w:rsidRDefault="00057A72" w:rsidP="00851BD6">
      <w:pPr>
        <w:keepNext/>
        <w:keepLines/>
        <w:spacing w:before="120"/>
        <w:outlineLvl w:val="3"/>
        <w:rPr>
          <w:rFonts w:ascii="Arial" w:eastAsia="Yu Mincho" w:hAnsi="Arial"/>
          <w:lang w:val="en-US" w:eastAsia="zh-CN"/>
        </w:rPr>
      </w:pPr>
    </w:p>
    <w:p w14:paraId="506F03BE" w14:textId="0192C7E7" w:rsidR="00851BD6" w:rsidRPr="00F01F2A" w:rsidRDefault="00851BD6" w:rsidP="00851BD6">
      <w:pPr>
        <w:keepNext/>
        <w:keepLines/>
        <w:spacing w:before="120"/>
        <w:outlineLvl w:val="3"/>
        <w:rPr>
          <w:rFonts w:ascii="Arial" w:eastAsia="Yu Mincho" w:hAnsi="Arial"/>
          <w:lang w:val="en-US" w:eastAsia="zh-CN"/>
        </w:rPr>
      </w:pPr>
      <w:r w:rsidRPr="00F01F2A">
        <w:rPr>
          <w:rFonts w:ascii="Arial" w:eastAsia="Yu Mincho" w:hAnsi="Arial"/>
          <w:lang w:val="en-US" w:eastAsia="zh-CN"/>
        </w:rPr>
        <w:t>Issue 4-3-1: Requirement for transient period between SBFD and non-SBFD</w:t>
      </w:r>
    </w:p>
    <w:p w14:paraId="4DEF6152" w14:textId="77777777" w:rsidR="00851BD6" w:rsidRPr="00F01F2A" w:rsidRDefault="00851BD6" w:rsidP="00851BD6">
      <w:pPr>
        <w:numPr>
          <w:ilvl w:val="0"/>
          <w:numId w:val="19"/>
        </w:numPr>
        <w:overflowPunct/>
        <w:autoSpaceDE/>
        <w:autoSpaceDN/>
        <w:adjustRightInd/>
        <w:spacing w:after="120" w:line="259" w:lineRule="auto"/>
        <w:ind w:left="720"/>
        <w:textAlignment w:val="auto"/>
        <w:rPr>
          <w:rFonts w:eastAsia="MS Mincho"/>
          <w:highlight w:val="green"/>
          <w:lang w:val="en-US"/>
        </w:rPr>
      </w:pPr>
      <w:r w:rsidRPr="00F01F2A">
        <w:rPr>
          <w:rFonts w:eastAsia="MS Mincho"/>
          <w:highlight w:val="green"/>
          <w:lang w:val="en-US"/>
        </w:rPr>
        <w:t xml:space="preserve">Agreement: </w:t>
      </w:r>
    </w:p>
    <w:p w14:paraId="737563B3" w14:textId="77777777" w:rsidR="00851BD6" w:rsidRPr="00F01F2A" w:rsidRDefault="00851BD6" w:rsidP="00851BD6">
      <w:pPr>
        <w:numPr>
          <w:ilvl w:val="1"/>
          <w:numId w:val="19"/>
        </w:numPr>
        <w:overflowPunct/>
        <w:autoSpaceDE/>
        <w:autoSpaceDN/>
        <w:adjustRightInd/>
        <w:spacing w:after="120" w:line="259" w:lineRule="auto"/>
        <w:textAlignment w:val="auto"/>
        <w:rPr>
          <w:rFonts w:eastAsia="MS Mincho"/>
          <w:lang w:val="en-US"/>
        </w:rPr>
      </w:pPr>
      <w:r w:rsidRPr="00F01F2A">
        <w:rPr>
          <w:rFonts w:eastAsia="DengXian" w:hint="eastAsia"/>
          <w:lang w:val="en-US" w:eastAsia="zh-CN"/>
        </w:rPr>
        <w:t>FFS r</w:t>
      </w:r>
      <w:r w:rsidRPr="00F01F2A">
        <w:rPr>
          <w:rFonts w:eastAsia="MS Mincho"/>
          <w:lang w:val="en-US"/>
        </w:rPr>
        <w:t xml:space="preserve">equirement </w:t>
      </w:r>
      <w:r w:rsidRPr="00F01F2A">
        <w:rPr>
          <w:rFonts w:eastAsia="DengXian" w:hint="eastAsia"/>
          <w:lang w:val="en-US" w:eastAsia="zh-CN"/>
        </w:rPr>
        <w:t xml:space="preserve">and cases </w:t>
      </w:r>
      <w:r w:rsidRPr="00F01F2A">
        <w:rPr>
          <w:rFonts w:eastAsia="MS Mincho"/>
          <w:lang w:val="en-US"/>
        </w:rPr>
        <w:t>for transient period between SBFD and non-SBFD:</w:t>
      </w:r>
    </w:p>
    <w:p w14:paraId="797EACDB" w14:textId="77777777" w:rsidR="00851BD6" w:rsidRPr="00F01F2A" w:rsidRDefault="00851BD6" w:rsidP="00851BD6">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1: The existing TDD BS transmitter transient period, i.e., 10</w:t>
      </w:r>
      <w:r w:rsidRPr="00F01F2A">
        <w:rPr>
          <w:rFonts w:hint="eastAsia"/>
          <w:lang w:val="en-US" w:eastAsia="zh-CN"/>
        </w:rPr>
        <w:t>us</w:t>
      </w:r>
      <w:r w:rsidRPr="00F01F2A">
        <w:rPr>
          <w:rFonts w:eastAsia="MS Mincho"/>
          <w:lang w:val="en-US"/>
        </w:rPr>
        <w:t xml:space="preserve"> for FR1 and 3</w:t>
      </w:r>
      <w:r w:rsidRPr="00F01F2A">
        <w:rPr>
          <w:rFonts w:hint="eastAsia"/>
          <w:lang w:val="en-US" w:eastAsia="zh-CN"/>
        </w:rPr>
        <w:t>us</w:t>
      </w:r>
      <w:r w:rsidRPr="00F01F2A">
        <w:rPr>
          <w:rFonts w:eastAsia="MS Mincho"/>
          <w:lang w:val="en-US"/>
        </w:rPr>
        <w:t xml:space="preserve"> for FR2-1 </w:t>
      </w:r>
    </w:p>
    <w:p w14:paraId="0BBA3DE1" w14:textId="77777777" w:rsidR="00851BD6" w:rsidRPr="00F01F2A" w:rsidRDefault="00851BD6" w:rsidP="00851BD6">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Other options are not precluded.</w:t>
      </w:r>
    </w:p>
    <w:p w14:paraId="02E49F02" w14:textId="77777777" w:rsidR="00851BD6" w:rsidRPr="00F01F2A" w:rsidRDefault="00851BD6" w:rsidP="00851BD6">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 xml:space="preserve">FFS location of transient period between SBFD and non-SBFD: </w:t>
      </w:r>
    </w:p>
    <w:p w14:paraId="17B4C108" w14:textId="77777777" w:rsidR="00851BD6" w:rsidRPr="00F01F2A" w:rsidRDefault="00851BD6" w:rsidP="00851BD6">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Option 1: The transmitter transient period shall be located within the SBFD slot</w:t>
      </w:r>
    </w:p>
    <w:p w14:paraId="0C5E1752" w14:textId="77777777" w:rsidR="00851BD6" w:rsidRPr="00F01F2A" w:rsidRDefault="00851BD6" w:rsidP="00851BD6">
      <w:pPr>
        <w:numPr>
          <w:ilvl w:val="2"/>
          <w:numId w:val="19"/>
        </w:numPr>
        <w:overflowPunct/>
        <w:autoSpaceDE/>
        <w:autoSpaceDN/>
        <w:adjustRightInd/>
        <w:spacing w:after="120" w:line="259" w:lineRule="auto"/>
        <w:textAlignment w:val="auto"/>
        <w:rPr>
          <w:rFonts w:eastAsia="MS Mincho"/>
          <w:lang w:val="en-US"/>
        </w:rPr>
      </w:pPr>
      <w:r w:rsidRPr="00F01F2A">
        <w:rPr>
          <w:rFonts w:eastAsia="MS Mincho"/>
          <w:lang w:val="en-US"/>
        </w:rPr>
        <w:t>Other options are not precluded.</w:t>
      </w:r>
    </w:p>
    <w:p w14:paraId="10B14CE1" w14:textId="77777777" w:rsidR="00851BD6" w:rsidRPr="00F01F2A" w:rsidRDefault="00851BD6" w:rsidP="00851BD6">
      <w:pPr>
        <w:overflowPunct/>
        <w:autoSpaceDE/>
        <w:autoSpaceDN/>
        <w:adjustRightInd/>
        <w:spacing w:after="120" w:line="259" w:lineRule="auto"/>
        <w:textAlignment w:val="auto"/>
        <w:rPr>
          <w:lang w:val="en-US"/>
        </w:rPr>
      </w:pPr>
    </w:p>
    <w:p w14:paraId="7CDF0E07" w14:textId="77777777" w:rsidR="00851BD6" w:rsidRPr="00F01F2A" w:rsidRDefault="00851BD6" w:rsidP="00851BD6">
      <w:pPr>
        <w:keepNext/>
        <w:keepLines/>
        <w:spacing w:before="120"/>
        <w:outlineLvl w:val="3"/>
        <w:rPr>
          <w:rFonts w:ascii="Arial" w:eastAsia="Yu Mincho" w:hAnsi="Arial"/>
          <w:lang w:val="en-US" w:eastAsia="zh-CN"/>
        </w:rPr>
      </w:pPr>
      <w:r w:rsidRPr="00F01F2A">
        <w:rPr>
          <w:rFonts w:ascii="Arial" w:eastAsia="Yu Mincho" w:hAnsi="Arial"/>
          <w:lang w:val="en-US" w:eastAsia="zh-CN"/>
        </w:rPr>
        <w:t>Issue 4-3-2: Requirement for transient period between different SBFD configurations</w:t>
      </w:r>
    </w:p>
    <w:p w14:paraId="142A2EE3" w14:textId="77777777" w:rsidR="00851BD6" w:rsidRPr="00F01F2A" w:rsidRDefault="00851BD6" w:rsidP="00851BD6">
      <w:pPr>
        <w:numPr>
          <w:ilvl w:val="0"/>
          <w:numId w:val="19"/>
        </w:numPr>
        <w:overflowPunct/>
        <w:autoSpaceDE/>
        <w:autoSpaceDN/>
        <w:adjustRightInd/>
        <w:spacing w:after="120" w:line="259" w:lineRule="auto"/>
        <w:ind w:left="720"/>
        <w:textAlignment w:val="auto"/>
        <w:rPr>
          <w:rFonts w:eastAsia="MS Mincho"/>
          <w:highlight w:val="green"/>
          <w:lang w:val="en-US"/>
        </w:rPr>
      </w:pPr>
      <w:r w:rsidRPr="00F01F2A">
        <w:rPr>
          <w:rFonts w:eastAsia="MS Mincho"/>
          <w:highlight w:val="green"/>
          <w:lang w:val="en-US"/>
        </w:rPr>
        <w:t xml:space="preserve">Agreement: </w:t>
      </w:r>
    </w:p>
    <w:p w14:paraId="3155762F" w14:textId="77777777" w:rsidR="00851BD6" w:rsidRPr="00F01F2A" w:rsidRDefault="00851BD6" w:rsidP="00851BD6">
      <w:pPr>
        <w:numPr>
          <w:ilvl w:val="1"/>
          <w:numId w:val="19"/>
        </w:numPr>
        <w:overflowPunct/>
        <w:autoSpaceDE/>
        <w:autoSpaceDN/>
        <w:adjustRightInd/>
        <w:spacing w:after="120" w:line="259" w:lineRule="auto"/>
        <w:textAlignment w:val="auto"/>
        <w:rPr>
          <w:rFonts w:eastAsia="MS Mincho"/>
          <w:lang w:val="en-US"/>
        </w:rPr>
      </w:pPr>
      <w:r w:rsidRPr="00F01F2A">
        <w:rPr>
          <w:rFonts w:eastAsia="MS Mincho"/>
          <w:lang w:val="en-US"/>
        </w:rPr>
        <w:t>FFS requirement for transient period between different SBFD configurations</w:t>
      </w:r>
    </w:p>
    <w:p w14:paraId="13C0E88E" w14:textId="0140792B" w:rsidR="00A5725B" w:rsidRDefault="00A5725B" w:rsidP="00A5725B">
      <w:pPr>
        <w:rPr>
          <w:lang w:val="en-US" w:eastAsia="ja-JP"/>
        </w:rPr>
      </w:pPr>
    </w:p>
    <w:p w14:paraId="6AA653EB" w14:textId="3C76D337" w:rsidR="00A5725B" w:rsidRDefault="00A5725B" w:rsidP="00A5725B">
      <w:r>
        <w:t xml:space="preserve">This contribution further elaborates Nokia’s views on the potentially new BS RF requirements for SBFD operation at </w:t>
      </w:r>
      <w:proofErr w:type="spellStart"/>
      <w:r>
        <w:t>gNB</w:t>
      </w:r>
      <w:proofErr w:type="spellEnd"/>
      <w:r>
        <w:t>.</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lastRenderedPageBreak/>
        <w:t>Discussion</w:t>
      </w:r>
    </w:p>
    <w:p w14:paraId="5F0DD3F0" w14:textId="77777777" w:rsidR="00F82607" w:rsidRDefault="00F82607" w:rsidP="003B3462">
      <w:pPr>
        <w:pStyle w:val="Heading4"/>
        <w:numPr>
          <w:ilvl w:val="0"/>
          <w:numId w:val="0"/>
        </w:numPr>
        <w:rPr>
          <w:rFonts w:ascii="Times New Roman" w:hAnsi="Times New Roman"/>
          <w:sz w:val="20"/>
        </w:rPr>
      </w:pPr>
    </w:p>
    <w:p w14:paraId="772D0096" w14:textId="11DD0818" w:rsidR="003358A7" w:rsidRPr="003358A7" w:rsidRDefault="003358A7" w:rsidP="003358A7">
      <w:pPr>
        <w:pStyle w:val="Heading2"/>
      </w:pPr>
      <w:r>
        <w:t xml:space="preserve">Introducing </w:t>
      </w:r>
      <w:r w:rsidR="00DB03A3">
        <w:t xml:space="preserve">potentially new </w:t>
      </w:r>
      <w:r>
        <w:t>BS RF requirements</w:t>
      </w:r>
    </w:p>
    <w:p w14:paraId="00F5FDCA" w14:textId="77777777" w:rsidR="00876B13" w:rsidRDefault="00CE5DF0" w:rsidP="00CC71CF">
      <w:pPr>
        <w:pStyle w:val="Heading4"/>
        <w:numPr>
          <w:ilvl w:val="0"/>
          <w:numId w:val="0"/>
        </w:numPr>
        <w:rPr>
          <w:rFonts w:ascii="Times New Roman" w:hAnsi="Times New Roman"/>
          <w:sz w:val="20"/>
        </w:rPr>
      </w:pPr>
      <w:r>
        <w:rPr>
          <w:rFonts w:ascii="Times New Roman" w:hAnsi="Times New Roman"/>
          <w:sz w:val="20"/>
        </w:rPr>
        <w:t>The way to</w:t>
      </w:r>
      <w:r w:rsidRPr="00CE5DF0">
        <w:rPr>
          <w:rFonts w:ascii="Times New Roman" w:hAnsi="Times New Roman"/>
          <w:sz w:val="20"/>
        </w:rPr>
        <w:t xml:space="preserve"> introduce BS RF new requirements for SBFD-capable BS </w:t>
      </w:r>
      <w:r>
        <w:rPr>
          <w:rFonts w:ascii="Times New Roman" w:hAnsi="Times New Roman"/>
          <w:sz w:val="20"/>
        </w:rPr>
        <w:t>was also discussed</w:t>
      </w:r>
      <w:r w:rsidR="003B3462" w:rsidRPr="00CE5DF0">
        <w:rPr>
          <w:rFonts w:ascii="Times New Roman" w:hAnsi="Times New Roman"/>
          <w:sz w:val="20"/>
        </w:rPr>
        <w:t xml:space="preserve"> in the previous meeting</w:t>
      </w:r>
      <w:r w:rsidR="00876B13">
        <w:rPr>
          <w:rFonts w:ascii="Times New Roman" w:hAnsi="Times New Roman"/>
          <w:sz w:val="20"/>
        </w:rPr>
        <w:t>s</w:t>
      </w:r>
      <w:r>
        <w:rPr>
          <w:rFonts w:ascii="Times New Roman" w:hAnsi="Times New Roman"/>
          <w:sz w:val="20"/>
        </w:rPr>
        <w:t>. Companies were encouraged to share their proposal with examples. We think the best and most clear way would be to introduce new sub-clauses in TS 38.104.</w:t>
      </w:r>
      <w:r w:rsidR="00F82607">
        <w:rPr>
          <w:rFonts w:ascii="Times New Roman" w:hAnsi="Times New Roman"/>
          <w:sz w:val="20"/>
        </w:rPr>
        <w:t xml:space="preserve"> </w:t>
      </w:r>
      <w:r w:rsidR="005E0CF3">
        <w:rPr>
          <w:rFonts w:ascii="Times New Roman" w:hAnsi="Times New Roman"/>
          <w:sz w:val="20"/>
        </w:rPr>
        <w:t>T</w:t>
      </w:r>
      <w:r w:rsidR="00CC71CF">
        <w:rPr>
          <w:rFonts w:ascii="Times New Roman" w:hAnsi="Times New Roman"/>
          <w:sz w:val="20"/>
        </w:rPr>
        <w:t xml:space="preserve">he main argument is that SBFD is important feature that should be explicitly visible in specification. </w:t>
      </w:r>
    </w:p>
    <w:p w14:paraId="143C786B" w14:textId="3411B302" w:rsidR="00876B13" w:rsidRPr="00876B13" w:rsidRDefault="00876B13" w:rsidP="00876B13">
      <w:pPr>
        <w:numPr>
          <w:ilvl w:val="0"/>
          <w:numId w:val="6"/>
        </w:numPr>
        <w:spacing w:before="240" w:after="120"/>
        <w:rPr>
          <w:b/>
          <w:i/>
          <w:kern w:val="24"/>
          <w:lang w:val="en-US"/>
        </w:rPr>
      </w:pPr>
      <w:r>
        <w:rPr>
          <w:b/>
          <w:i/>
          <w:kern w:val="24"/>
          <w:lang w:val="en-US"/>
        </w:rPr>
        <w:t>Separate sub-clauses are</w:t>
      </w:r>
      <w:r w:rsidR="00B6700C">
        <w:rPr>
          <w:b/>
          <w:i/>
          <w:kern w:val="24"/>
          <w:lang w:val="en-US"/>
        </w:rPr>
        <w:t xml:space="preserve"> the</w:t>
      </w:r>
      <w:r w:rsidRPr="00876B13">
        <w:rPr>
          <w:b/>
          <w:i/>
          <w:kern w:val="24"/>
          <w:lang w:val="en-US"/>
        </w:rPr>
        <w:t xml:space="preserve"> clear</w:t>
      </w:r>
      <w:r w:rsidR="00B6700C">
        <w:rPr>
          <w:b/>
          <w:i/>
          <w:kern w:val="24"/>
          <w:lang w:val="en-US"/>
        </w:rPr>
        <w:t>est</w:t>
      </w:r>
      <w:r w:rsidRPr="00876B13">
        <w:rPr>
          <w:b/>
          <w:i/>
          <w:kern w:val="24"/>
          <w:lang w:val="en-US"/>
        </w:rPr>
        <w:t xml:space="preserve"> way to introduce new sub-clauses in TS 38.104.</w:t>
      </w:r>
    </w:p>
    <w:p w14:paraId="7CC588AE" w14:textId="62C3E185" w:rsidR="00CC71CF" w:rsidRDefault="00CC71CF" w:rsidP="00CC71CF">
      <w:pPr>
        <w:pStyle w:val="Heading4"/>
        <w:numPr>
          <w:ilvl w:val="0"/>
          <w:numId w:val="0"/>
        </w:numPr>
        <w:rPr>
          <w:rFonts w:ascii="Times New Roman" w:hAnsi="Times New Roman"/>
          <w:sz w:val="20"/>
        </w:rPr>
      </w:pPr>
      <w:r>
        <w:rPr>
          <w:rFonts w:ascii="Times New Roman" w:hAnsi="Times New Roman"/>
          <w:sz w:val="20"/>
        </w:rPr>
        <w:t>Similar approach is already used in UE core specification TS 38.101-1 or Repeater/NCR in Rel-17/18, or IAB/</w:t>
      </w:r>
      <w:proofErr w:type="spellStart"/>
      <w:r>
        <w:rPr>
          <w:rFonts w:ascii="Times New Roman" w:hAnsi="Times New Roman"/>
          <w:sz w:val="20"/>
        </w:rPr>
        <w:t>mIAB</w:t>
      </w:r>
      <w:proofErr w:type="spellEnd"/>
      <w:r>
        <w:rPr>
          <w:rFonts w:ascii="Times New Roman" w:hAnsi="Times New Roman"/>
          <w:sz w:val="20"/>
        </w:rPr>
        <w:t xml:space="preserve"> in Rel-16/17/18 where specific requirement sub-clauses are used for some new network entities or requirements. Also, in the future releases when some potential enhancements may come, such approach will be benefi</w:t>
      </w:r>
      <w:r w:rsidR="005E0CF3">
        <w:rPr>
          <w:rFonts w:ascii="Times New Roman" w:hAnsi="Times New Roman"/>
          <w:sz w:val="20"/>
        </w:rPr>
        <w:t>cial</w:t>
      </w:r>
      <w:r>
        <w:rPr>
          <w:rFonts w:ascii="Times New Roman" w:hAnsi="Times New Roman"/>
          <w:sz w:val="20"/>
        </w:rPr>
        <w:t xml:space="preserve"> and will allow easier maintenance work.</w:t>
      </w:r>
      <w:r w:rsidR="00876B13">
        <w:rPr>
          <w:rFonts w:ascii="Times New Roman" w:hAnsi="Times New Roman"/>
          <w:sz w:val="20"/>
        </w:rPr>
        <w:t xml:space="preserve"> Creation a new separate specification will complex BS specifications and increase efforts to maintenance both core and test specifications, and thus it should be avoided.</w:t>
      </w:r>
    </w:p>
    <w:p w14:paraId="6C76E746" w14:textId="2724A204" w:rsidR="00876B13" w:rsidRPr="00953CF6" w:rsidRDefault="00876B13" w:rsidP="00451D58">
      <w:pPr>
        <w:numPr>
          <w:ilvl w:val="0"/>
          <w:numId w:val="6"/>
        </w:numPr>
        <w:spacing w:before="240" w:after="120"/>
        <w:rPr>
          <w:b/>
          <w:i/>
          <w:kern w:val="24"/>
          <w:lang w:val="en-US"/>
        </w:rPr>
      </w:pPr>
      <w:r w:rsidRPr="00876B13">
        <w:rPr>
          <w:b/>
          <w:i/>
          <w:kern w:val="24"/>
          <w:lang w:val="en-US"/>
        </w:rPr>
        <w:t>Creation a new separate specification will complex BS specifications and increase efforts to maintenance both core and test specifications, and thus it should be avoided.</w:t>
      </w:r>
    </w:p>
    <w:p w14:paraId="4119696E" w14:textId="04411C9A" w:rsidR="00CC71CF" w:rsidRDefault="00BD3E37" w:rsidP="00EF2F85">
      <w:pPr>
        <w:pStyle w:val="Proposal"/>
      </w:pPr>
      <w:r>
        <w:t xml:space="preserve"> </w:t>
      </w:r>
      <w:r w:rsidR="00CC71CF">
        <w:t xml:space="preserve">For introduction of </w:t>
      </w:r>
      <w:r w:rsidR="00EF2F85">
        <w:t xml:space="preserve">new </w:t>
      </w:r>
      <w:r w:rsidR="00CC71CF">
        <w:t>BS RF requirements</w:t>
      </w:r>
      <w:r w:rsidR="00EF2F85">
        <w:t xml:space="preserve"> for SBFD operation,</w:t>
      </w:r>
      <w:r w:rsidR="00CC71CF">
        <w:t xml:space="preserve"> creating new sub-clauses is proposed. </w:t>
      </w:r>
    </w:p>
    <w:p w14:paraId="0EF13C91" w14:textId="77777777" w:rsidR="0010060F" w:rsidRPr="00D85F20" w:rsidRDefault="0010060F" w:rsidP="00D85F20">
      <w:pPr>
        <w:pStyle w:val="00BodyText"/>
      </w:pPr>
    </w:p>
    <w:p w14:paraId="75155195" w14:textId="4F2E887A" w:rsidR="00D00BB4" w:rsidRDefault="00DB03A3" w:rsidP="0010060F">
      <w:pPr>
        <w:pStyle w:val="Heading1"/>
      </w:pPr>
      <w:r>
        <w:t xml:space="preserve">Potentially </w:t>
      </w:r>
      <w:r w:rsidR="0010060F">
        <w:t>New BS requirements</w:t>
      </w:r>
    </w:p>
    <w:p w14:paraId="2A8AABB6" w14:textId="77777777" w:rsidR="00D2290B" w:rsidRPr="00001435" w:rsidRDefault="00D2290B" w:rsidP="00D2290B">
      <w:pPr>
        <w:rPr>
          <w:lang w:val="en-US"/>
        </w:rPr>
      </w:pPr>
    </w:p>
    <w:p w14:paraId="65244AE5" w14:textId="7743C954" w:rsidR="00AE788D" w:rsidRDefault="00AE788D" w:rsidP="00D00BB4">
      <w:pPr>
        <w:pStyle w:val="Heading2"/>
      </w:pPr>
      <w:r>
        <w:t>Transient period</w:t>
      </w:r>
    </w:p>
    <w:p w14:paraId="115F2EEC" w14:textId="0336343B" w:rsidR="0042554C" w:rsidRPr="0042554C" w:rsidRDefault="0042554C" w:rsidP="0042554C">
      <w:r w:rsidRPr="0042554C">
        <w:t>In RAN1#110, RAN1 defined three antenna configuration options for the purpose of the evaluation in Rel-18.</w:t>
      </w:r>
      <w:r w:rsidR="00586226">
        <w:t xml:space="preserve"> </w:t>
      </w:r>
      <w:r w:rsidRPr="0042554C">
        <w:t>In Antenna configuration 1, as in normal TDD, there is a switch between the transceiver units and antenna elements groups used for DL and UL. The same elements that are used for Tx, are also used for Rx, as in TDD. Therefore, the same requirements should be defined for a transition between normal slot and SBFD slot. For Antenna configuration 2 and 3, reciprocity method 2-1 and 3-1, the panel groups are either used for DL or UL, so there is no switching between the Tx / Rx chain for a given panel group. However, even in these options there will be a reconfiguration for the transmission/ reception in the entire carrier (in non-SBFD symbols/slots) or parts of the carrier (in SBFD symbols/slots).</w:t>
      </w:r>
      <w:r w:rsidR="00DD324D">
        <w:t xml:space="preserve"> I</w:t>
      </w:r>
      <w:r w:rsidRPr="0042554C">
        <w:t xml:space="preserve">f parts of the array are being reconfigured, for example from the transmission in a </w:t>
      </w:r>
      <w:proofErr w:type="spellStart"/>
      <w:r w:rsidRPr="0042554C">
        <w:t>subband</w:t>
      </w:r>
      <w:proofErr w:type="spellEnd"/>
      <w:r w:rsidRPr="0042554C">
        <w:t xml:space="preserve"> to the transmission in the entire carrier, our view is that there should be a transient period requirement.</w:t>
      </w:r>
    </w:p>
    <w:p w14:paraId="0B97BC0D" w14:textId="5BC22B6B" w:rsidR="0042554C" w:rsidRPr="0042554C" w:rsidRDefault="0042554C" w:rsidP="00EF2F85">
      <w:pPr>
        <w:pStyle w:val="Observation"/>
      </w:pPr>
      <w:r w:rsidRPr="0042554C">
        <w:t>Depending on the antenna configuration option, a transition time may be needed between normal slot and SBFD slots.</w:t>
      </w:r>
    </w:p>
    <w:p w14:paraId="47A1C7B4" w14:textId="6AD508AB" w:rsidR="00AE788D" w:rsidRDefault="00BD3E37" w:rsidP="00EF2F85">
      <w:pPr>
        <w:pStyle w:val="Proposal"/>
      </w:pPr>
      <w:r>
        <w:t xml:space="preserve"> </w:t>
      </w:r>
      <w:r w:rsidR="002B38A4">
        <w:t>Use existing</w:t>
      </w:r>
      <w:r w:rsidR="0042554C" w:rsidRPr="0042554C">
        <w:t xml:space="preserve"> transient period requirement </w:t>
      </w:r>
      <w:r w:rsidR="00621D2D">
        <w:t>as a</w:t>
      </w:r>
      <w:r w:rsidR="00B54598">
        <w:t xml:space="preserve"> baseline</w:t>
      </w:r>
      <w:r w:rsidR="00621D2D">
        <w:t xml:space="preserve"> for</w:t>
      </w:r>
      <w:r w:rsidR="0042554C" w:rsidRPr="0042554C">
        <w:t xml:space="preserve"> transition between normal slot and SBFD slots.</w:t>
      </w:r>
    </w:p>
    <w:p w14:paraId="4A89ED5C" w14:textId="77777777" w:rsidR="0042554C" w:rsidRPr="002F3700" w:rsidRDefault="0042554C" w:rsidP="00EF2F85"/>
    <w:p w14:paraId="6CE793A9" w14:textId="065E27AA" w:rsidR="00D00BB4" w:rsidRDefault="00D00BB4" w:rsidP="00D00BB4">
      <w:pPr>
        <w:pStyle w:val="Heading2"/>
      </w:pPr>
      <w:r>
        <w:t xml:space="preserve">In-channel adjacent </w:t>
      </w:r>
      <w:proofErr w:type="spellStart"/>
      <w:r>
        <w:t>subband</w:t>
      </w:r>
      <w:proofErr w:type="spellEnd"/>
      <w:r>
        <w:t xml:space="preserve"> leakage ratio, In-channel adjacent </w:t>
      </w:r>
      <w:proofErr w:type="spellStart"/>
      <w:r>
        <w:t>subband</w:t>
      </w:r>
      <w:proofErr w:type="spellEnd"/>
      <w:r>
        <w:t xml:space="preserve"> blocking and adjacent </w:t>
      </w:r>
      <w:proofErr w:type="spellStart"/>
      <w:r>
        <w:t>subband</w:t>
      </w:r>
      <w:proofErr w:type="spellEnd"/>
      <w:r>
        <w:t xml:space="preserve"> selectivity</w:t>
      </w:r>
    </w:p>
    <w:p w14:paraId="4ADE7DD1" w14:textId="77777777" w:rsidR="00D00BB4" w:rsidRDefault="00D00BB4" w:rsidP="00D00BB4"/>
    <w:p w14:paraId="12B9BC45" w14:textId="74F4C403" w:rsidR="00D00BB4" w:rsidRPr="00F37BC9" w:rsidRDefault="00D00BB4" w:rsidP="00D00BB4">
      <w:r w:rsidRPr="00F37BC9">
        <w:t>SBFD introduces new types of interference, some of which are highlighted in the figure below. From the BS perspective, the new cases of interference come from: 1) self-interference, 2)</w:t>
      </w:r>
      <w:r w:rsidR="007263CE">
        <w:t xml:space="preserve"> co-site</w:t>
      </w:r>
      <w:r w:rsidRPr="00F37BC9">
        <w:t xml:space="preserve"> inter-sector interference, and 3) </w:t>
      </w:r>
      <w:r w:rsidR="007263CE">
        <w:t>inter</w:t>
      </w:r>
      <w:r w:rsidRPr="00F37BC9">
        <w:t>-</w:t>
      </w:r>
      <w:r w:rsidR="007263CE">
        <w:t>site</w:t>
      </w:r>
      <w:r w:rsidRPr="00F37BC9">
        <w:t xml:space="preserve"> interference.</w:t>
      </w:r>
    </w:p>
    <w:p w14:paraId="7A7865C9" w14:textId="77777777" w:rsidR="00D00BB4" w:rsidRPr="00F37BC9" w:rsidRDefault="00D00BB4" w:rsidP="00D00BB4">
      <w:pPr>
        <w:jc w:val="center"/>
      </w:pPr>
      <w:r w:rsidRPr="00F37BC9">
        <w:rPr>
          <w:noProof/>
        </w:rPr>
        <w:lastRenderedPageBreak/>
        <w:drawing>
          <wp:inline distT="0" distB="0" distL="0" distR="0" wp14:anchorId="64B8C377" wp14:editId="1F2F8C84">
            <wp:extent cx="3175000" cy="1679923"/>
            <wp:effectExtent l="0" t="0" r="635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3"/>
                    <a:stretch>
                      <a:fillRect/>
                    </a:stretch>
                  </pic:blipFill>
                  <pic:spPr>
                    <a:xfrm>
                      <a:off x="0" y="0"/>
                      <a:ext cx="3201408" cy="1693896"/>
                    </a:xfrm>
                    <a:prstGeom prst="rect">
                      <a:avLst/>
                    </a:prstGeom>
                  </pic:spPr>
                </pic:pic>
              </a:graphicData>
            </a:graphic>
          </wp:inline>
        </w:drawing>
      </w:r>
    </w:p>
    <w:p w14:paraId="77E5D9D9" w14:textId="77777777" w:rsidR="00D00BB4" w:rsidRPr="00F37BC9" w:rsidRDefault="00D00BB4" w:rsidP="00D00BB4">
      <w:pPr>
        <w:pStyle w:val="Caption"/>
      </w:pPr>
      <w:bookmarkStart w:id="3" w:name="_Ref101452658"/>
      <w:r w:rsidRPr="00F37BC9">
        <w:t xml:space="preserve">Figure </w:t>
      </w:r>
      <w:r w:rsidRPr="00F37BC9">
        <w:fldChar w:fldCharType="begin"/>
      </w:r>
      <w:r w:rsidRPr="00F37BC9">
        <w:instrText xml:space="preserve"> SEQ Figure \* ARABIC </w:instrText>
      </w:r>
      <w:r w:rsidRPr="00F37BC9">
        <w:fldChar w:fldCharType="separate"/>
      </w:r>
      <w:r w:rsidRPr="00F37BC9">
        <w:rPr>
          <w:noProof/>
        </w:rPr>
        <w:t>1</w:t>
      </w:r>
      <w:r w:rsidRPr="00F37BC9">
        <w:fldChar w:fldCharType="end"/>
      </w:r>
      <w:bookmarkEnd w:id="3"/>
      <w:r w:rsidRPr="00F37BC9">
        <w:t>: Types of interference in SBFD deployment</w:t>
      </w:r>
    </w:p>
    <w:p w14:paraId="47E34BCC" w14:textId="34514EA1" w:rsidR="00D00BB4" w:rsidRPr="00F37BC9" w:rsidRDefault="00020384" w:rsidP="00D00BB4">
      <w:r>
        <w:t>During the study item</w:t>
      </w:r>
      <w:r w:rsidR="00D00BB4" w:rsidRPr="00F37BC9">
        <w:t xml:space="preserve">, it has been discussed whether new requirements should be defined for the adjacent </w:t>
      </w:r>
      <w:proofErr w:type="spellStart"/>
      <w:r w:rsidR="00D00BB4" w:rsidRPr="00F37BC9">
        <w:t>subbands</w:t>
      </w:r>
      <w:proofErr w:type="spellEnd"/>
      <w:r w:rsidR="00D00BB4" w:rsidRPr="00F37BC9">
        <w:t xml:space="preserve">, such as: </w:t>
      </w:r>
    </w:p>
    <w:p w14:paraId="75DFB5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In-channel adjacent </w:t>
      </w:r>
      <w:proofErr w:type="spellStart"/>
      <w:r w:rsidRPr="00E7206D">
        <w:rPr>
          <w:sz w:val="20"/>
          <w:szCs w:val="20"/>
          <w:lang w:val="en-GB" w:eastAsia="en-US"/>
        </w:rPr>
        <w:t>subband</w:t>
      </w:r>
      <w:proofErr w:type="spellEnd"/>
      <w:r w:rsidRPr="00E7206D">
        <w:rPr>
          <w:sz w:val="20"/>
          <w:szCs w:val="20"/>
          <w:lang w:val="en-GB" w:eastAsia="en-US"/>
        </w:rPr>
        <w:t xml:space="preserve"> blocking and selectivity</w:t>
      </w:r>
    </w:p>
    <w:p w14:paraId="22462B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 channel adjacent </w:t>
      </w:r>
      <w:proofErr w:type="spellStart"/>
      <w:r w:rsidRPr="00E7206D">
        <w:rPr>
          <w:sz w:val="20"/>
          <w:szCs w:val="20"/>
          <w:lang w:val="en-GB" w:eastAsia="en-US"/>
        </w:rPr>
        <w:t>subband</w:t>
      </w:r>
      <w:proofErr w:type="spellEnd"/>
      <w:r w:rsidRPr="00E7206D">
        <w:rPr>
          <w:sz w:val="20"/>
          <w:szCs w:val="20"/>
          <w:lang w:val="en-GB" w:eastAsia="en-US"/>
        </w:rPr>
        <w:t xml:space="preserve"> leakage</w:t>
      </w:r>
    </w:p>
    <w:p w14:paraId="7902E923" w14:textId="271452A9" w:rsidR="00D00BB4" w:rsidRPr="00F37BC9" w:rsidRDefault="00D00BB4" w:rsidP="00D00BB4">
      <w:r w:rsidRPr="00F37BC9">
        <w:t xml:space="preserve">Below, we </w:t>
      </w:r>
      <w:r w:rsidR="00FB3071">
        <w:t>repeat</w:t>
      </w:r>
      <w:r w:rsidRPr="00F37BC9">
        <w:t xml:space="preserve"> the need to introduce the different requirements to ensure the SBFD operation.</w:t>
      </w:r>
    </w:p>
    <w:p w14:paraId="7FB6E723" w14:textId="33BAD0E3"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In our view, new requirements are needed to ensure interoperability between base stations</w:t>
      </w:r>
      <w:r w:rsidR="00ED5F73">
        <w:rPr>
          <w:rStyle w:val="normaltextrun"/>
          <w:sz w:val="20"/>
          <w:szCs w:val="20"/>
          <w:lang w:val="en-US"/>
        </w:rPr>
        <w:t xml:space="preserve"> from</w:t>
      </w:r>
      <w:r w:rsidRPr="00B95F81">
        <w:rPr>
          <w:rStyle w:val="normaltextrun"/>
          <w:sz w:val="20"/>
          <w:szCs w:val="20"/>
          <w:lang w:val="en-US"/>
        </w:rPr>
        <w:t xml:space="preserve"> different vendors in the same network. They cannot be implicitly guaranteed by OTA sensitivity requirement. It is easier to cancel the effects of interference inside your base station, whereas from other base stations there might be no cancellation options. Inter-site and </w:t>
      </w:r>
      <w:r w:rsidR="003B64E4">
        <w:rPr>
          <w:rStyle w:val="normaltextrun"/>
          <w:sz w:val="20"/>
          <w:szCs w:val="20"/>
          <w:lang w:val="en-US"/>
        </w:rPr>
        <w:t xml:space="preserve">co-site </w:t>
      </w:r>
      <w:r w:rsidRPr="00B95F81">
        <w:rPr>
          <w:rStyle w:val="normaltextrun"/>
          <w:sz w:val="20"/>
          <w:szCs w:val="20"/>
          <w:lang w:val="en-US"/>
        </w:rPr>
        <w:t>inter-sector BS interference should be taken into consideration in the definition of the requirements for SBFD operation.</w:t>
      </w:r>
    </w:p>
    <w:p w14:paraId="26CE1AA2"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4BE08880" w14:textId="2D162CE9" w:rsidR="00D00BB4" w:rsidRPr="00F37BC9" w:rsidRDefault="00D00BB4" w:rsidP="00494166">
      <w:pPr>
        <w:pStyle w:val="Observation"/>
        <w:rPr>
          <w:rStyle w:val="normaltextrun"/>
        </w:rPr>
      </w:pPr>
      <w:r w:rsidRPr="00F37BC9">
        <w:rPr>
          <w:rStyle w:val="normaltextrun"/>
        </w:rPr>
        <w:t>The OTA sensitivity requirement does not capture the effects from</w:t>
      </w:r>
      <w:r w:rsidR="001E4616">
        <w:rPr>
          <w:rStyle w:val="normaltextrun"/>
        </w:rPr>
        <w:t xml:space="preserve"> co-site</w:t>
      </w:r>
      <w:r w:rsidRPr="00F37BC9">
        <w:rPr>
          <w:rStyle w:val="normaltextrun"/>
        </w:rPr>
        <w:t xml:space="preserve"> inter-sector and inter-</w:t>
      </w:r>
      <w:r w:rsidR="001E4616">
        <w:rPr>
          <w:rStyle w:val="normaltextrun"/>
        </w:rPr>
        <w:t>site</w:t>
      </w:r>
      <w:r w:rsidRPr="00F37BC9">
        <w:rPr>
          <w:rStyle w:val="normaltextrun"/>
        </w:rPr>
        <w:t xml:space="preserve"> interference. </w:t>
      </w:r>
    </w:p>
    <w:p w14:paraId="7FE1738F" w14:textId="42C059FB" w:rsidR="00D00BB4" w:rsidRPr="00F37BC9" w:rsidRDefault="00D82224" w:rsidP="00D00BB4">
      <w:r>
        <w:t>As</w:t>
      </w:r>
      <w:r w:rsidR="00D00BB4" w:rsidRPr="00F37BC9">
        <w:t xml:space="preserve"> RAN4 has not agreed on a reference implementation for the </w:t>
      </w:r>
      <w:proofErr w:type="spellStart"/>
      <w:r w:rsidR="00D00BB4" w:rsidRPr="00F37BC9">
        <w:t>gNB</w:t>
      </w:r>
      <w:proofErr w:type="spellEnd"/>
      <w:r w:rsidR="00D00BB4" w:rsidRPr="00F37BC9">
        <w:t xml:space="preserve">, it is difficult to define additional requirements. Though we agree that depending on the </w:t>
      </w:r>
      <w:proofErr w:type="spellStart"/>
      <w:r w:rsidR="00D00BB4" w:rsidRPr="00F37BC9">
        <w:t>gNB</w:t>
      </w:r>
      <w:proofErr w:type="spellEnd"/>
      <w:r w:rsidR="00D00BB4" w:rsidRPr="00F37BC9">
        <w:t xml:space="preserve"> implementation the adjacent channel leakage, for example, can be different, in our view, RAN4 is responsible to define minimum requirements which should be achievable for reasonable implementations to guarantee the minimum performance. </w:t>
      </w:r>
    </w:p>
    <w:p w14:paraId="071B25B8" w14:textId="6F70AD46" w:rsidR="00D00BB4" w:rsidRPr="00F37BC9" w:rsidRDefault="00D00BB4" w:rsidP="00494166">
      <w:pPr>
        <w:pStyle w:val="Observation"/>
      </w:pPr>
      <w:r w:rsidRPr="00F37BC9">
        <w:t>In</w:t>
      </w:r>
      <w:r w:rsidR="00D653AE">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Pr="00F37BC9">
        <w:br/>
      </w:r>
    </w:p>
    <w:p w14:paraId="3782C58F" w14:textId="7E6EA367" w:rsidR="00D00BB4" w:rsidRPr="00F37BC9" w:rsidRDefault="00D00BB4" w:rsidP="00494166">
      <w:pPr>
        <w:pStyle w:val="Observation"/>
      </w:pPr>
      <w:r w:rsidRPr="00F37BC9">
        <w:t xml:space="preserve">Even though RAN4 has not agreed on a reference implementation for SBFD operation, minimum requirements can still be defined to </w:t>
      </w:r>
      <w:r w:rsidR="00920F31">
        <w:t>enable</w:t>
      </w:r>
      <w:r w:rsidRPr="00F37BC9">
        <w:t xml:space="preserve"> proper operation considering self-interference, </w:t>
      </w:r>
      <w:r w:rsidR="00017E48">
        <w:t xml:space="preserve">co-site </w:t>
      </w:r>
      <w:r w:rsidRPr="00F37BC9">
        <w:t>inter-s</w:t>
      </w:r>
      <w:r w:rsidR="007125F5">
        <w:t>ector</w:t>
      </w:r>
      <w:r w:rsidRPr="00F37BC9">
        <w:t xml:space="preserve"> and inter-</w:t>
      </w:r>
      <w:r w:rsidR="00017E48">
        <w:t>site</w:t>
      </w:r>
      <w:r w:rsidRPr="00F37BC9">
        <w:t xml:space="preserve"> interference. </w:t>
      </w:r>
    </w:p>
    <w:p w14:paraId="2EE1BDE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53E9D7C"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leakage ratio requirements</w:t>
      </w:r>
    </w:p>
    <w:p w14:paraId="6E2C66B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D24466A" w14:textId="7A14CAD1" w:rsidR="00D00BB4" w:rsidRPr="007C2CAD" w:rsidRDefault="00D00BB4" w:rsidP="007C2CAD">
      <w:pPr>
        <w:rPr>
          <w:rFonts w:cs="Arial"/>
          <w:lang w:val="en-US" w:eastAsia="zh-CN"/>
        </w:rPr>
      </w:pPr>
      <w:r w:rsidRPr="00F37BC9">
        <w:rPr>
          <w:rStyle w:val="normaltextrun"/>
        </w:rPr>
        <w:t xml:space="preserve">In the </w:t>
      </w:r>
      <w:r w:rsidR="007C2CAD">
        <w:rPr>
          <w:rStyle w:val="normaltextrun"/>
        </w:rPr>
        <w:t>TR</w:t>
      </w:r>
      <w:r w:rsidR="00D53ECE">
        <w:rPr>
          <w:rStyle w:val="normaltextrun"/>
        </w:rPr>
        <w:t xml:space="preserve"> </w:t>
      </w:r>
      <w:r w:rsidR="007C2CAD">
        <w:rPr>
          <w:rStyle w:val="normaltextrun"/>
        </w:rPr>
        <w:t>38.858</w:t>
      </w:r>
      <w:r w:rsidR="007D2351">
        <w:rPr>
          <w:rStyle w:val="normaltextrun"/>
        </w:rPr>
        <w:t xml:space="preserve"> [2]</w:t>
      </w:r>
      <w:r w:rsidR="007C2CAD">
        <w:rPr>
          <w:rStyle w:val="normaltextrun"/>
        </w:rPr>
        <w:t xml:space="preserve">, it is stated: </w:t>
      </w:r>
      <w:r w:rsidR="007C2CAD">
        <w:rPr>
          <w:rFonts w:hint="eastAsia"/>
          <w:lang w:val="en-US" w:eastAsia="zh-CN"/>
        </w:rPr>
        <w:t xml:space="preserve">For </w:t>
      </w:r>
      <w:r w:rsidR="007C2CAD">
        <w:rPr>
          <w:lang w:val="en-US" w:eastAsia="zh-CN"/>
        </w:rPr>
        <w:t xml:space="preserve">the potential new requirement of </w:t>
      </w:r>
      <w:r w:rsidR="007C2CAD">
        <w:rPr>
          <w:rFonts w:hint="eastAsia"/>
          <w:lang w:val="en-US" w:eastAsia="zh-CN"/>
        </w:rPr>
        <w:t xml:space="preserve">in-channel adjacent </w:t>
      </w:r>
      <w:proofErr w:type="spellStart"/>
      <w:r w:rsidR="007C2CAD">
        <w:rPr>
          <w:rFonts w:hint="eastAsia"/>
          <w:lang w:val="en-US" w:eastAsia="zh-CN"/>
        </w:rPr>
        <w:t>subband</w:t>
      </w:r>
      <w:proofErr w:type="spellEnd"/>
      <w:r w:rsidR="007C2CAD">
        <w:rPr>
          <w:rFonts w:hint="eastAsia"/>
          <w:lang w:val="en-US" w:eastAsia="zh-CN"/>
        </w:rPr>
        <w:t xml:space="preserve"> leakage ratio, </w:t>
      </w:r>
      <w:r w:rsidR="007C2CAD">
        <w:rPr>
          <w:lang w:val="en-US" w:eastAsia="zh-CN"/>
        </w:rPr>
        <w:t xml:space="preserve">it is concluded that further study is needed on </w:t>
      </w:r>
      <w:r w:rsidR="007C2CAD">
        <w:rPr>
          <w:rFonts w:hint="eastAsia"/>
          <w:lang w:val="en-US" w:eastAsia="zh-CN"/>
        </w:rPr>
        <w:t xml:space="preserve">the necessity of </w:t>
      </w:r>
      <w:r w:rsidR="007C2CAD">
        <w:rPr>
          <w:lang w:val="en-US" w:eastAsia="zh-CN"/>
        </w:rPr>
        <w:t>this</w:t>
      </w:r>
      <w:r w:rsidR="007C2CAD">
        <w:rPr>
          <w:rFonts w:hint="eastAsia"/>
          <w:lang w:val="en-US" w:eastAsia="zh-CN"/>
        </w:rPr>
        <w:t xml:space="preserve"> requirement in normative phase.</w:t>
      </w:r>
    </w:p>
    <w:p w14:paraId="63AE1CC8" w14:textId="29369639"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shown in </w:t>
      </w:r>
      <w:r w:rsidRPr="00F37BC9">
        <w:rPr>
          <w:rStyle w:val="normaltextrun"/>
          <w:sz w:val="20"/>
          <w:szCs w:val="20"/>
        </w:rPr>
        <w:fldChar w:fldCharType="begin"/>
      </w:r>
      <w:r w:rsidRPr="00B95F81">
        <w:rPr>
          <w:rStyle w:val="normaltextrun"/>
          <w:sz w:val="20"/>
          <w:szCs w:val="20"/>
          <w:lang w:val="en-US"/>
        </w:rPr>
        <w:instrText xml:space="preserve"> REF _Ref101452658 \h  \* MERGEFORMAT </w:instrText>
      </w:r>
      <w:r w:rsidRPr="00F37BC9">
        <w:rPr>
          <w:rStyle w:val="normaltextrun"/>
          <w:sz w:val="20"/>
          <w:szCs w:val="20"/>
        </w:rPr>
      </w:r>
      <w:r w:rsidRPr="00F37BC9">
        <w:rPr>
          <w:rStyle w:val="normaltextrun"/>
          <w:sz w:val="20"/>
          <w:szCs w:val="20"/>
        </w:rPr>
        <w:fldChar w:fldCharType="separate"/>
      </w:r>
      <w:r w:rsidRPr="00B95F81">
        <w:rPr>
          <w:sz w:val="20"/>
          <w:szCs w:val="20"/>
          <w:lang w:val="en-US"/>
        </w:rPr>
        <w:t>Figure 1</w:t>
      </w:r>
      <w:r w:rsidRPr="00F37BC9">
        <w:rPr>
          <w:rStyle w:val="normaltextrun"/>
          <w:sz w:val="20"/>
          <w:szCs w:val="20"/>
        </w:rPr>
        <w:fldChar w:fldCharType="end"/>
      </w:r>
      <w:r w:rsidRPr="00B95F81">
        <w:rPr>
          <w:rStyle w:val="normaltextrun"/>
          <w:sz w:val="20"/>
          <w:szCs w:val="20"/>
          <w:lang w:val="en-US"/>
        </w:rPr>
        <w:t xml:space="preserve">, the leakage from the transmission in the DL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can cause self-interference, </w:t>
      </w:r>
      <w:r w:rsidR="00FE38BC">
        <w:rPr>
          <w:rStyle w:val="normaltextrun"/>
          <w:sz w:val="20"/>
          <w:szCs w:val="20"/>
          <w:lang w:val="en-US"/>
        </w:rPr>
        <w:t xml:space="preserve">co-site </w:t>
      </w:r>
      <w:r w:rsidRPr="00B95F81">
        <w:rPr>
          <w:rStyle w:val="normaltextrun"/>
          <w:sz w:val="20"/>
          <w:szCs w:val="20"/>
          <w:lang w:val="en-US"/>
        </w:rPr>
        <w:t xml:space="preserve">inter-sector interference and </w:t>
      </w:r>
      <w:r w:rsidR="00122DA8">
        <w:rPr>
          <w:rStyle w:val="normaltextrun"/>
          <w:sz w:val="20"/>
          <w:szCs w:val="20"/>
          <w:lang w:val="en-US"/>
        </w:rPr>
        <w:t>inter-site</w:t>
      </w:r>
      <w:r w:rsidRPr="00B95F81">
        <w:rPr>
          <w:rStyle w:val="normaltextrun"/>
          <w:sz w:val="20"/>
          <w:szCs w:val="20"/>
          <w:lang w:val="en-US"/>
        </w:rPr>
        <w:t xml:space="preserve"> interference. The effects of the adjacent sub-band leakage into the </w:t>
      </w:r>
      <w:proofErr w:type="spellStart"/>
      <w:r w:rsidRPr="00B95F81">
        <w:rPr>
          <w:rStyle w:val="normaltextrun"/>
          <w:sz w:val="20"/>
          <w:szCs w:val="20"/>
          <w:lang w:val="en-US"/>
        </w:rPr>
        <w:t>gNBs</w:t>
      </w:r>
      <w:proofErr w:type="spellEnd"/>
      <w:r w:rsidRPr="00B95F81">
        <w:rPr>
          <w:rStyle w:val="normaltextrun"/>
          <w:sz w:val="20"/>
          <w:szCs w:val="20"/>
          <w:lang w:val="en-US"/>
        </w:rPr>
        <w:t xml:space="preserve"> own receiver can be cancelled to some extent, and we agree that this requirement can be implicitly guaranteed by the OTA sensitivity when considering self-interference only. However, the OTA sensitivity requirement does not guarantee that the</w:t>
      </w:r>
      <w:r w:rsidR="00D06989">
        <w:rPr>
          <w:rStyle w:val="normaltextrun"/>
          <w:sz w:val="20"/>
          <w:szCs w:val="20"/>
          <w:lang w:val="en-US"/>
        </w:rPr>
        <w:t xml:space="preserve"> adjacent</w:t>
      </w:r>
      <w:r w:rsidRPr="00B95F81">
        <w:rPr>
          <w:rStyle w:val="normaltextrun"/>
          <w:sz w:val="20"/>
          <w:szCs w:val="20"/>
          <w:lang w:val="en-US"/>
        </w:rPr>
        <w:t xml:space="preserve"> sub-band leakage to other nodes in the network</w:t>
      </w:r>
      <w:r w:rsidR="007F6AE2">
        <w:rPr>
          <w:rStyle w:val="normaltextrun"/>
          <w:sz w:val="20"/>
          <w:szCs w:val="20"/>
          <w:lang w:val="en-US"/>
        </w:rPr>
        <w:t xml:space="preserve"> is sufficiently low, too</w:t>
      </w:r>
      <w:r w:rsidRPr="00B95F81">
        <w:rPr>
          <w:rStyle w:val="normaltextrun"/>
          <w:sz w:val="20"/>
          <w:szCs w:val="20"/>
          <w:lang w:val="en-US"/>
        </w:rPr>
        <w:t xml:space="preserve">. Therefore, we believe that a new requirement is needed. The exact value of the requirement </w:t>
      </w:r>
      <w:r w:rsidR="007D2351" w:rsidRPr="00B95F81">
        <w:rPr>
          <w:rStyle w:val="normaltextrun"/>
          <w:sz w:val="20"/>
          <w:szCs w:val="20"/>
          <w:lang w:val="en-US"/>
        </w:rPr>
        <w:t>need</w:t>
      </w:r>
      <w:r w:rsidR="005F031C" w:rsidRPr="00B95F81">
        <w:rPr>
          <w:rStyle w:val="normaltextrun"/>
          <w:sz w:val="20"/>
          <w:szCs w:val="20"/>
          <w:lang w:val="en-US"/>
        </w:rPr>
        <w:t xml:space="preserve">s </w:t>
      </w:r>
      <w:r w:rsidR="007D2351" w:rsidRPr="00B95F81">
        <w:rPr>
          <w:rStyle w:val="normaltextrun"/>
          <w:sz w:val="20"/>
          <w:szCs w:val="20"/>
          <w:lang w:val="en-US"/>
        </w:rPr>
        <w:t>more discussion</w:t>
      </w:r>
      <w:r w:rsidRPr="00B95F81">
        <w:rPr>
          <w:rStyle w:val="normaltextrun"/>
          <w:sz w:val="20"/>
          <w:szCs w:val="20"/>
          <w:lang w:val="en-US"/>
        </w:rPr>
        <w:t xml:space="preserve">, since in our view it would depend on the </w:t>
      </w:r>
      <w:r w:rsidR="00477E94">
        <w:rPr>
          <w:rStyle w:val="normaltextrun"/>
          <w:sz w:val="20"/>
          <w:szCs w:val="20"/>
          <w:lang w:val="en-US"/>
        </w:rPr>
        <w:t>ratio between</w:t>
      </w:r>
      <w:r w:rsidRPr="00B95F81">
        <w:rPr>
          <w:rStyle w:val="normaltextrun"/>
          <w:sz w:val="20"/>
          <w:szCs w:val="20"/>
          <w:lang w:val="en-US"/>
        </w:rPr>
        <w:t xml:space="preserve"> </w:t>
      </w:r>
      <w:r w:rsidR="00771693">
        <w:rPr>
          <w:rStyle w:val="normaltextrun"/>
          <w:sz w:val="20"/>
          <w:szCs w:val="20"/>
          <w:lang w:val="en-US"/>
        </w:rPr>
        <w:t xml:space="preserve">the </w:t>
      </w:r>
      <w:r w:rsidR="006C7D11">
        <w:rPr>
          <w:rStyle w:val="normaltextrun"/>
          <w:sz w:val="20"/>
          <w:szCs w:val="20"/>
          <w:lang w:val="en-US"/>
        </w:rPr>
        <w:t xml:space="preserve">bandwidths </w:t>
      </w:r>
      <w:r w:rsidR="00477E94">
        <w:rPr>
          <w:rStyle w:val="normaltextrun"/>
          <w:sz w:val="20"/>
          <w:szCs w:val="20"/>
          <w:lang w:val="en-US"/>
        </w:rPr>
        <w:t>of</w:t>
      </w:r>
      <w:r w:rsidRPr="00B95F81">
        <w:rPr>
          <w:rStyle w:val="normaltextrun"/>
          <w:sz w:val="20"/>
          <w:szCs w:val="20"/>
          <w:lang w:val="en-US"/>
        </w:rPr>
        <w:t xml:space="preserve"> the DL</w:t>
      </w:r>
      <w:r w:rsidR="006C7D11">
        <w:rPr>
          <w:rStyle w:val="normaltextrun"/>
          <w:sz w:val="20"/>
          <w:szCs w:val="20"/>
          <w:lang w:val="en-US"/>
        </w:rPr>
        <w:t xml:space="preserve"> and the </w:t>
      </w:r>
      <w:r w:rsidRPr="00B95F81">
        <w:rPr>
          <w:rStyle w:val="normaltextrun"/>
          <w:sz w:val="20"/>
          <w:szCs w:val="20"/>
          <w:lang w:val="en-US"/>
        </w:rPr>
        <w:t>UL</w:t>
      </w:r>
      <w:r w:rsidR="006C7D11">
        <w:rPr>
          <w:rStyle w:val="normaltextrun"/>
          <w:sz w:val="20"/>
          <w:szCs w:val="20"/>
          <w:lang w:val="en-US"/>
        </w:rPr>
        <w:t xml:space="preserve"> </w:t>
      </w:r>
      <w:proofErr w:type="spellStart"/>
      <w:r w:rsidR="006C7D11">
        <w:rPr>
          <w:rStyle w:val="normaltextrun"/>
          <w:sz w:val="20"/>
          <w:szCs w:val="20"/>
          <w:lang w:val="en-US"/>
        </w:rPr>
        <w:t>subbands</w:t>
      </w:r>
      <w:proofErr w:type="spellEnd"/>
      <w:r w:rsidRPr="00B95F81">
        <w:rPr>
          <w:rStyle w:val="normaltextrun"/>
          <w:sz w:val="20"/>
          <w:szCs w:val="20"/>
          <w:lang w:val="en-US"/>
        </w:rPr>
        <w:t xml:space="preserve">. </w:t>
      </w:r>
    </w:p>
    <w:p w14:paraId="2993216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0C75A38C" w14:textId="64CF2B21" w:rsidR="00D00BB4" w:rsidRPr="00F37BC9" w:rsidRDefault="00C85A8D" w:rsidP="00802663">
      <w:pPr>
        <w:pStyle w:val="Proposal"/>
        <w:rPr>
          <w:rStyle w:val="normaltextrun"/>
        </w:rPr>
      </w:pPr>
      <w:r>
        <w:rPr>
          <w:rStyle w:val="normaltextrun"/>
        </w:rPr>
        <w:lastRenderedPageBreak/>
        <w:t xml:space="preserve"> </w:t>
      </w:r>
      <w:r w:rsidR="00D00BB4" w:rsidRPr="00F37BC9">
        <w:rPr>
          <w:rStyle w:val="normaltextrun"/>
        </w:rPr>
        <w:t>RAN4 to define in-channel adjacent sub-band leakage ratio requirements within SBFD time slots considering</w:t>
      </w:r>
      <w:r>
        <w:rPr>
          <w:rStyle w:val="normaltextrun"/>
        </w:rPr>
        <w:t xml:space="preserve"> co-site</w:t>
      </w:r>
      <w:r w:rsidR="00D00BB4" w:rsidRPr="00F37BC9">
        <w:rPr>
          <w:rStyle w:val="normaltextrun"/>
        </w:rPr>
        <w:t xml:space="preserve"> inter-sector interference and inter-site interference. Existing ACLR requirements could be used as baseline </w:t>
      </w:r>
      <w:r w:rsidR="00477E94">
        <w:rPr>
          <w:rStyle w:val="normaltextrun"/>
        </w:rPr>
        <w:t>depending on</w:t>
      </w:r>
      <w:r w:rsidR="00771693">
        <w:rPr>
          <w:rStyle w:val="normaltextrun"/>
        </w:rPr>
        <w:t xml:space="preserve"> the</w:t>
      </w:r>
      <w:r w:rsidR="00477E94">
        <w:rPr>
          <w:rStyle w:val="normaltextrun"/>
        </w:rPr>
        <w:t xml:space="preserve"> ratio</w:t>
      </w:r>
      <w:r w:rsidR="00D00BB4" w:rsidRPr="00F37BC9">
        <w:rPr>
          <w:rStyle w:val="normaltextrun"/>
        </w:rPr>
        <w:t xml:space="preserve"> </w:t>
      </w:r>
      <w:r w:rsidR="006C7D11">
        <w:rPr>
          <w:rStyle w:val="normaltextrun"/>
        </w:rPr>
        <w:t>between</w:t>
      </w:r>
      <w:r w:rsidR="00D00BB4" w:rsidRPr="00F37BC9">
        <w:rPr>
          <w:rStyle w:val="normaltextrun"/>
        </w:rPr>
        <w:t xml:space="preserve"> the</w:t>
      </w:r>
      <w:r w:rsidR="00477E94">
        <w:rPr>
          <w:rStyle w:val="normaltextrun"/>
        </w:rPr>
        <w:t xml:space="preserve"> bandwidths of the</w:t>
      </w:r>
      <w:r w:rsidR="00D00BB4" w:rsidRPr="00F37BC9">
        <w:rPr>
          <w:rStyle w:val="normaltextrun"/>
        </w:rPr>
        <w:t xml:space="preserve"> DL and </w:t>
      </w:r>
      <w:r w:rsidR="00771693">
        <w:rPr>
          <w:rStyle w:val="normaltextrun"/>
        </w:rPr>
        <w:t xml:space="preserve">the </w:t>
      </w:r>
      <w:r w:rsidR="00D00BB4" w:rsidRPr="00F37BC9">
        <w:rPr>
          <w:rStyle w:val="normaltextrun"/>
        </w:rPr>
        <w:t xml:space="preserve">UL </w:t>
      </w:r>
      <w:proofErr w:type="spellStart"/>
      <w:r w:rsidR="00D00BB4" w:rsidRPr="00F37BC9">
        <w:rPr>
          <w:rStyle w:val="normaltextrun"/>
        </w:rPr>
        <w:t>subbands</w:t>
      </w:r>
      <w:proofErr w:type="spellEnd"/>
      <w:r w:rsidR="00D00BB4" w:rsidRPr="00F37BC9">
        <w:rPr>
          <w:rStyle w:val="normaltextrun"/>
        </w:rPr>
        <w:t>.</w:t>
      </w:r>
    </w:p>
    <w:p w14:paraId="180FE2A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34766A92"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selectivity and blocking</w:t>
      </w:r>
    </w:p>
    <w:p w14:paraId="3DE33755"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627F5245" w14:textId="6CB95165" w:rsidR="00C476F2" w:rsidRPr="007C2CAD" w:rsidRDefault="00910E64" w:rsidP="00C476F2">
      <w:pPr>
        <w:rPr>
          <w:rFonts w:cs="Arial"/>
          <w:lang w:val="en-US" w:eastAsia="zh-CN"/>
        </w:rPr>
      </w:pPr>
      <w:r w:rsidRPr="00F37BC9">
        <w:rPr>
          <w:rStyle w:val="normaltextrun"/>
        </w:rPr>
        <w:t xml:space="preserve">In the </w:t>
      </w:r>
      <w:r>
        <w:rPr>
          <w:rStyle w:val="normaltextrun"/>
        </w:rPr>
        <w:t>TR</w:t>
      </w:r>
      <w:r w:rsidR="00901E6D">
        <w:rPr>
          <w:rStyle w:val="normaltextrun"/>
        </w:rPr>
        <w:t xml:space="preserve"> </w:t>
      </w:r>
      <w:r>
        <w:rPr>
          <w:rStyle w:val="normaltextrun"/>
        </w:rPr>
        <w:t xml:space="preserve">38.858 [2], it is stated: </w:t>
      </w:r>
      <w:r w:rsidR="00527DFD" w:rsidRPr="00527DFD">
        <w:rPr>
          <w:rStyle w:val="normaltextrun"/>
        </w:rPr>
        <w:t xml:space="preserve">For the potential new requirements of in-channel adjacent </w:t>
      </w:r>
      <w:proofErr w:type="spellStart"/>
      <w:r w:rsidR="00527DFD" w:rsidRPr="00527DFD">
        <w:rPr>
          <w:rStyle w:val="normaltextrun"/>
        </w:rPr>
        <w:t>subband</w:t>
      </w:r>
      <w:proofErr w:type="spellEnd"/>
      <w:r w:rsidR="00527DFD" w:rsidRPr="00527DFD">
        <w:rPr>
          <w:rStyle w:val="normaltextrun"/>
        </w:rPr>
        <w:t xml:space="preserve"> blocking and selectivity, it is concluded that further study is needed on the necessity of this requirement in normative phase</w:t>
      </w:r>
      <w:r w:rsidR="00C476F2">
        <w:rPr>
          <w:rFonts w:hint="eastAsia"/>
          <w:lang w:val="en-US" w:eastAsia="zh-CN"/>
        </w:rPr>
        <w:t>.</w:t>
      </w:r>
    </w:p>
    <w:p w14:paraId="50CE9EFB" w14:textId="650D8BF4" w:rsidR="00D00BB4" w:rsidRPr="00F37BC9" w:rsidRDefault="00D00BB4" w:rsidP="00D00BB4">
      <w:pPr>
        <w:rPr>
          <w:rStyle w:val="normaltextrun"/>
        </w:rPr>
      </w:pPr>
      <w:r w:rsidRPr="00F37BC9">
        <w:rPr>
          <w:rStyle w:val="normaltextrun"/>
        </w:rPr>
        <w:t xml:space="preserve">Currently, the adjacent channel selectivity (ACS) is defined as a measure of the receiver's ability to receive a wanted signal at its assigned channel frequency in the presence of an adjacent channel signal with a specified centre frequency offset of the interfering signal to the band edge of a victim system. The in-band blocking is defined as: </w:t>
      </w:r>
      <w:r w:rsidRPr="00F37BC9">
        <w:rPr>
          <w:lang w:eastAsia="ko-KR"/>
        </w:rPr>
        <w:t>a measure of the receiver</w:t>
      </w:r>
      <w:r w:rsidRPr="00F37BC9">
        <w:t>'</w:t>
      </w:r>
      <w:r w:rsidRPr="00F37BC9">
        <w:rPr>
          <w:lang w:eastAsia="ko-KR"/>
        </w:rPr>
        <w:t>s ability to receive a wanted signal at its assigned channel</w:t>
      </w:r>
      <w:r w:rsidRPr="00F37BC9">
        <w:t xml:space="preserve"> </w:t>
      </w:r>
      <w:r w:rsidRPr="00F37BC9">
        <w:rPr>
          <w:lang w:eastAsia="ko-KR"/>
        </w:rPr>
        <w:t>in the presence of an unwanted interferer, which is an NR signal for general blocking or an NR signal with one resource block for narrowband blocking.</w:t>
      </w:r>
    </w:p>
    <w:p w14:paraId="21B5DAA1" w14:textId="3CCC6C92"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In case of SBFD, the sub-band selectivity and blocking would be measured considering the </w:t>
      </w:r>
      <w:r w:rsidR="008331C3">
        <w:rPr>
          <w:rStyle w:val="normaltextrun"/>
          <w:sz w:val="20"/>
          <w:szCs w:val="20"/>
          <w:lang w:val="en-US"/>
        </w:rPr>
        <w:t>locations of</w:t>
      </w:r>
      <w:r w:rsidRPr="00B95F81">
        <w:rPr>
          <w:rStyle w:val="normaltextrun"/>
          <w:sz w:val="20"/>
          <w:szCs w:val="20"/>
          <w:lang w:val="en-US"/>
        </w:rPr>
        <w:t xml:space="preserve"> the UL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and the DL </w:t>
      </w:r>
      <w:proofErr w:type="spellStart"/>
      <w:r w:rsidRPr="00B95F81">
        <w:rPr>
          <w:rStyle w:val="normaltextrun"/>
          <w:sz w:val="20"/>
          <w:szCs w:val="20"/>
          <w:lang w:val="en-US"/>
        </w:rPr>
        <w:t>subbands</w:t>
      </w:r>
      <w:proofErr w:type="spellEnd"/>
      <w:r w:rsidRPr="00B95F81">
        <w:rPr>
          <w:rStyle w:val="normaltextrun"/>
          <w:sz w:val="20"/>
          <w:szCs w:val="20"/>
          <w:lang w:val="en-US"/>
        </w:rPr>
        <w:t>.</w:t>
      </w:r>
    </w:p>
    <w:p w14:paraId="589104F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02C8419" w14:textId="31269064"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mentioned before, the </w:t>
      </w:r>
      <w:proofErr w:type="spellStart"/>
      <w:r w:rsidRPr="00B95F81">
        <w:rPr>
          <w:rStyle w:val="normaltextrun"/>
          <w:sz w:val="20"/>
          <w:szCs w:val="20"/>
          <w:lang w:val="en-US"/>
        </w:rPr>
        <w:t>gNB</w:t>
      </w:r>
      <w:proofErr w:type="spellEnd"/>
      <w:r w:rsidRPr="00B95F81">
        <w:rPr>
          <w:rStyle w:val="normaltextrun"/>
          <w:sz w:val="20"/>
          <w:szCs w:val="20"/>
          <w:lang w:val="en-US"/>
        </w:rPr>
        <w:t xml:space="preserve"> operating in SBFD would suffer from self-interference, </w:t>
      </w:r>
      <w:r w:rsidR="00D230BD">
        <w:rPr>
          <w:rStyle w:val="normaltextrun"/>
          <w:sz w:val="20"/>
          <w:szCs w:val="20"/>
          <w:lang w:val="en-US"/>
        </w:rPr>
        <w:t xml:space="preserve">co-site </w:t>
      </w:r>
      <w:r w:rsidRPr="00B95F81">
        <w:rPr>
          <w:rStyle w:val="normaltextrun"/>
          <w:sz w:val="20"/>
          <w:szCs w:val="20"/>
          <w:lang w:val="en-US"/>
        </w:rPr>
        <w:t xml:space="preserve">inter-sector interference and inter-site interference. Therefore, there should be a requirement for the in-channel adjacent sub-band selectivity or blocking. Again, it can be argued that the in-channel adjacent sub-band selectivity can be captured in the OTA sensitivity requirements. However, as in the in-channel adjacent sub-band leakage ratio case, this test does not capture the selectivity in the presence of </w:t>
      </w:r>
      <w:r w:rsidR="00E53061">
        <w:rPr>
          <w:rStyle w:val="normaltextrun"/>
          <w:sz w:val="20"/>
          <w:szCs w:val="20"/>
          <w:lang w:val="en-US"/>
        </w:rPr>
        <w:t xml:space="preserve">co-site </w:t>
      </w:r>
      <w:r w:rsidRPr="00B95F81">
        <w:rPr>
          <w:rStyle w:val="normaltextrun"/>
          <w:sz w:val="20"/>
          <w:szCs w:val="20"/>
          <w:lang w:val="en-US"/>
        </w:rPr>
        <w:t>inter-sector and inter-</w:t>
      </w:r>
      <w:r w:rsidR="00E53061">
        <w:rPr>
          <w:rStyle w:val="normaltextrun"/>
          <w:sz w:val="20"/>
          <w:szCs w:val="20"/>
          <w:lang w:val="en-US"/>
        </w:rPr>
        <w:t>site</w:t>
      </w:r>
      <w:r w:rsidRPr="00B95F81">
        <w:rPr>
          <w:rStyle w:val="normaltextrun"/>
          <w:sz w:val="20"/>
          <w:szCs w:val="20"/>
          <w:lang w:val="en-US"/>
        </w:rPr>
        <w:t xml:space="preserve"> interference. Furthermore, there might be base stations</w:t>
      </w:r>
      <w:r w:rsidR="000C0B18">
        <w:rPr>
          <w:rStyle w:val="normaltextrun"/>
          <w:sz w:val="20"/>
          <w:szCs w:val="20"/>
          <w:lang w:val="en-US"/>
        </w:rPr>
        <w:t xml:space="preserve"> from</w:t>
      </w:r>
      <w:r w:rsidRPr="00B95F81">
        <w:rPr>
          <w:rStyle w:val="normaltextrun"/>
          <w:sz w:val="20"/>
          <w:szCs w:val="20"/>
          <w:lang w:val="en-US"/>
        </w:rPr>
        <w:t xml:space="preserve"> different vendors in the same network. That is why these requirements are needed to ensure interoperability between these base stations.</w:t>
      </w:r>
    </w:p>
    <w:p w14:paraId="76D4AD10"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580033E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1AD4E158" w14:textId="7885542C" w:rsidR="00D00BB4" w:rsidRPr="00F37BC9" w:rsidRDefault="00D00BB4" w:rsidP="00D00BB4">
      <w:pPr>
        <w:rPr>
          <w:rStyle w:val="normaltextrun"/>
        </w:rPr>
      </w:pPr>
      <w:r w:rsidRPr="00F37BC9">
        <w:rPr>
          <w:rStyle w:val="normaltextrun"/>
        </w:rPr>
        <w:t xml:space="preserve">Regarding whether both the in-channel adjacent sub-band selectivity and blocking requirements should be created, it is important to discuss how the existing adjacent channel and in-band blocking requirements are defined and tested. The </w:t>
      </w:r>
      <w:r w:rsidR="00F27E4D">
        <w:rPr>
          <w:rStyle w:val="normaltextrun"/>
        </w:rPr>
        <w:t xml:space="preserve">current </w:t>
      </w:r>
      <w:r w:rsidRPr="00F37BC9">
        <w:rPr>
          <w:rStyle w:val="normaltextrun"/>
        </w:rPr>
        <w:t>tests differ in terms of:</w:t>
      </w:r>
    </w:p>
    <w:p w14:paraId="73D5A310" w14:textId="6F9132AB"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frequency offset between the RF bandwidth edge and the </w:t>
      </w:r>
      <w:proofErr w:type="spellStart"/>
      <w:r w:rsidRPr="00527DFD">
        <w:rPr>
          <w:rStyle w:val="normaltextrun"/>
          <w:sz w:val="20"/>
          <w:szCs w:val="20"/>
          <w:lang w:val="en-GB" w:eastAsia="en-US"/>
        </w:rPr>
        <w:t>center</w:t>
      </w:r>
      <w:proofErr w:type="spellEnd"/>
      <w:r w:rsidRPr="00527DFD">
        <w:rPr>
          <w:rStyle w:val="normaltextrun"/>
          <w:sz w:val="20"/>
          <w:szCs w:val="20"/>
          <w:lang w:val="en-GB" w:eastAsia="en-US"/>
        </w:rPr>
        <w:t xml:space="preserve"> frequency of the unwanted signal</w:t>
      </w:r>
    </w:p>
    <w:p w14:paraId="65DDA28F" w14:textId="77777777"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unwanted signal power level </w:t>
      </w:r>
    </w:p>
    <w:p w14:paraId="02B22AA2" w14:textId="7EB9A1AE" w:rsidR="00D00BB4" w:rsidRPr="00A2203F" w:rsidRDefault="00D00BB4" w:rsidP="00D00BB4">
      <w:pPr>
        <w:rPr>
          <w:rStyle w:val="normaltextrun"/>
        </w:rPr>
      </w:pPr>
      <w:r w:rsidRPr="00F37BC9">
        <w:rPr>
          <w:rStyle w:val="normaltextrun"/>
        </w:rPr>
        <w:t>In case of assessment of the in-channel adjacent sub-band selectivity or blocking test, the frequency offset should the same, since it depends on the configuration of the UL and DL sub-bands. Therefore, we do not believe that defining/ testing both requirements is necessary</w:t>
      </w:r>
      <w:r w:rsidR="00910E64">
        <w:rPr>
          <w:rStyle w:val="normaltextrun"/>
        </w:rPr>
        <w:t xml:space="preserve"> but only one of them would suffice.</w:t>
      </w:r>
      <w:r w:rsidR="003A1207">
        <w:rPr>
          <w:rStyle w:val="normaltextrun"/>
        </w:rPr>
        <w:t xml:space="preserve"> Our preference is to </w:t>
      </w:r>
      <w:r w:rsidR="00892DB8">
        <w:rPr>
          <w:rStyle w:val="normaltextrun"/>
        </w:rPr>
        <w:t xml:space="preserve">define </w:t>
      </w:r>
      <w:r w:rsidR="00BA7F75">
        <w:rPr>
          <w:rStyle w:val="normaltextrun"/>
        </w:rPr>
        <w:t xml:space="preserve">in-channel </w:t>
      </w:r>
      <w:r w:rsidR="0035581A">
        <w:rPr>
          <w:rStyle w:val="normaltextrun"/>
        </w:rPr>
        <w:t xml:space="preserve">adjacent </w:t>
      </w:r>
      <w:r w:rsidR="008E0A58">
        <w:rPr>
          <w:rStyle w:val="normaltextrun"/>
        </w:rPr>
        <w:t>sub-band sel</w:t>
      </w:r>
      <w:r w:rsidR="00F207DA">
        <w:rPr>
          <w:rStyle w:val="normaltextrun"/>
        </w:rPr>
        <w:t>ectiv</w:t>
      </w:r>
      <w:r w:rsidR="00EA6C4E">
        <w:rPr>
          <w:rStyle w:val="normaltextrun"/>
        </w:rPr>
        <w:t>it</w:t>
      </w:r>
      <w:r w:rsidR="00C5743C">
        <w:rPr>
          <w:rStyle w:val="normaltextrun"/>
        </w:rPr>
        <w:t>y.</w:t>
      </w:r>
    </w:p>
    <w:p w14:paraId="081A44CC"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2CE0593" w14:textId="4C88A1F2" w:rsidR="00D00BB4" w:rsidRPr="00611F46" w:rsidRDefault="009516DA" w:rsidP="00802663">
      <w:pPr>
        <w:pStyle w:val="Proposal"/>
      </w:pPr>
      <w:r>
        <w:rPr>
          <w:rStyle w:val="normaltextrun"/>
        </w:rPr>
        <w:t xml:space="preserve"> </w:t>
      </w:r>
      <w:r w:rsidR="00D00BB4" w:rsidRPr="4C176E9B">
        <w:rPr>
          <w:rStyle w:val="normaltextrun"/>
        </w:rPr>
        <w:t>RAN4 to define</w:t>
      </w:r>
      <w:r w:rsidR="00D00BB4">
        <w:rPr>
          <w:rStyle w:val="normaltextrun"/>
        </w:rPr>
        <w:t xml:space="preserve"> </w:t>
      </w:r>
      <w:r w:rsidR="00D00BB4" w:rsidRPr="4C176E9B">
        <w:rPr>
          <w:rStyle w:val="normaltextrun"/>
        </w:rPr>
        <w:t xml:space="preserve">in-channel adjacent sub-band selectivity </w:t>
      </w:r>
      <w:r w:rsidR="001B1222">
        <w:rPr>
          <w:rStyle w:val="normaltextrun"/>
        </w:rPr>
        <w:t>requi</w:t>
      </w:r>
      <w:r w:rsidR="00D00BB4" w:rsidRPr="4C176E9B">
        <w:rPr>
          <w:rStyle w:val="normaltextrun"/>
        </w:rPr>
        <w:t>rement</w:t>
      </w:r>
      <w:r w:rsidR="00D00BB4">
        <w:rPr>
          <w:rStyle w:val="normaltextrun"/>
        </w:rPr>
        <w:t xml:space="preserve">, the exact requirement limits </w:t>
      </w:r>
      <w:r w:rsidR="000131B5">
        <w:rPr>
          <w:rStyle w:val="normaltextrun"/>
        </w:rPr>
        <w:t>t</w:t>
      </w:r>
      <w:r w:rsidR="00326653">
        <w:rPr>
          <w:rStyle w:val="normaltextrun"/>
        </w:rPr>
        <w:t>o</w:t>
      </w:r>
      <w:r w:rsidR="00D00BB4">
        <w:rPr>
          <w:rStyle w:val="normaltextrun"/>
        </w:rPr>
        <w:t xml:space="preserve"> be discussed</w:t>
      </w:r>
      <w:r w:rsidR="00D00BB4" w:rsidRPr="4C176E9B">
        <w:rPr>
          <w:rStyle w:val="normaltextrun"/>
        </w:rPr>
        <w:t>.</w:t>
      </w:r>
    </w:p>
    <w:p w14:paraId="7C2C8C2F" w14:textId="77777777" w:rsidR="003358A7" w:rsidRDefault="003358A7" w:rsidP="003358A7">
      <w:pPr>
        <w:pStyle w:val="Heading3"/>
        <w:numPr>
          <w:ilvl w:val="0"/>
          <w:numId w:val="0"/>
        </w:numPr>
        <w:ind w:left="720" w:hanging="720"/>
        <w:rPr>
          <w:strike/>
          <w:lang w:val="en-US"/>
        </w:rPr>
      </w:pPr>
      <w:bookmarkStart w:id="4" w:name="OLE_LINK5"/>
      <w:bookmarkStart w:id="5" w:name="_Hlk118714984"/>
    </w:p>
    <w:p w14:paraId="473345C6" w14:textId="6804E062" w:rsidR="00BA2AD8" w:rsidRPr="00A4385D" w:rsidRDefault="00BA2AD8" w:rsidP="00910E64">
      <w:pPr>
        <w:pStyle w:val="Caption"/>
        <w:keepNext/>
        <w:rPr>
          <w:lang w:val="en-US"/>
        </w:rPr>
      </w:pPr>
    </w:p>
    <w:p w14:paraId="069DE8F5" w14:textId="77777777" w:rsidR="00BA2AD8" w:rsidRPr="00BA2AD8" w:rsidRDefault="00BA2AD8" w:rsidP="00BA2AD8">
      <w:pPr>
        <w:pStyle w:val="00BodyText"/>
      </w:pPr>
    </w:p>
    <w:bookmarkEnd w:id="2"/>
    <w:bookmarkEnd w:id="4"/>
    <w:bookmarkEnd w:id="5"/>
    <w:p w14:paraId="10445A01" w14:textId="65BF2491" w:rsidR="00885580" w:rsidRDefault="007820D0" w:rsidP="00885580">
      <w:pPr>
        <w:pStyle w:val="Heading1"/>
      </w:pPr>
      <w:r>
        <w:t>Conclusion</w:t>
      </w:r>
    </w:p>
    <w:p w14:paraId="3D5BC62E" w14:textId="5032260D"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58E46837" w14:textId="77777777" w:rsidR="00451D58" w:rsidRPr="00451D58" w:rsidRDefault="00451D58" w:rsidP="00451D58">
      <w:pPr>
        <w:pStyle w:val="Observation"/>
        <w:numPr>
          <w:ilvl w:val="0"/>
          <w:numId w:val="18"/>
        </w:numPr>
      </w:pPr>
      <w:r w:rsidRPr="00451D58">
        <w:t>Separate sub-clauses are the clearest way to introduce new sub-clauses in TS 38.104.</w:t>
      </w:r>
    </w:p>
    <w:p w14:paraId="7D66CDCC" w14:textId="77777777" w:rsidR="00451D58" w:rsidRPr="00451D58" w:rsidRDefault="00451D58" w:rsidP="00451D58">
      <w:pPr>
        <w:pStyle w:val="Observation"/>
        <w:numPr>
          <w:ilvl w:val="0"/>
          <w:numId w:val="18"/>
        </w:numPr>
      </w:pPr>
      <w:r w:rsidRPr="00451D58">
        <w:t>Creation a new separate specification will complex BS specifications and increase efforts to maintenance both core and test specifications, and thus it should be avoided.</w:t>
      </w:r>
    </w:p>
    <w:p w14:paraId="655784CB" w14:textId="77777777" w:rsidR="00451D58" w:rsidRPr="0042554C" w:rsidRDefault="00451D58" w:rsidP="00451D58">
      <w:pPr>
        <w:pStyle w:val="Observation"/>
        <w:numPr>
          <w:ilvl w:val="0"/>
          <w:numId w:val="18"/>
        </w:numPr>
      </w:pPr>
      <w:r w:rsidRPr="0042554C">
        <w:lastRenderedPageBreak/>
        <w:t>Depending on the antenna configuration option, a transition time may be needed between normal slot and SBFD slots.</w:t>
      </w:r>
    </w:p>
    <w:p w14:paraId="18BD87A9" w14:textId="68335F8B" w:rsidR="00451D58" w:rsidRDefault="00451D58" w:rsidP="00451D58">
      <w:pPr>
        <w:pStyle w:val="Observation"/>
        <w:numPr>
          <w:ilvl w:val="0"/>
          <w:numId w:val="18"/>
        </w:numPr>
        <w:rPr>
          <w:rStyle w:val="normaltextrun"/>
        </w:rPr>
      </w:pPr>
      <w:r w:rsidRPr="00F37BC9">
        <w:rPr>
          <w:rStyle w:val="normaltextrun"/>
        </w:rPr>
        <w:t>The OTA sensitivity requirement does not capture the effects from</w:t>
      </w:r>
      <w:r>
        <w:rPr>
          <w:rStyle w:val="normaltextrun"/>
        </w:rPr>
        <w:t xml:space="preserve"> co-site</w:t>
      </w:r>
      <w:r w:rsidRPr="00F37BC9">
        <w:rPr>
          <w:rStyle w:val="normaltextrun"/>
        </w:rPr>
        <w:t xml:space="preserve"> inter-sector and inter-</w:t>
      </w:r>
      <w:r>
        <w:rPr>
          <w:rStyle w:val="normaltextrun"/>
        </w:rPr>
        <w:t>site</w:t>
      </w:r>
      <w:r w:rsidRPr="00F37BC9">
        <w:rPr>
          <w:rStyle w:val="normaltextrun"/>
        </w:rPr>
        <w:t xml:space="preserve"> interference.</w:t>
      </w:r>
    </w:p>
    <w:p w14:paraId="40CC6BB4" w14:textId="713C16A3" w:rsidR="00451D58" w:rsidRDefault="00451D58" w:rsidP="00451D58">
      <w:pPr>
        <w:pStyle w:val="Observation"/>
        <w:numPr>
          <w:ilvl w:val="0"/>
          <w:numId w:val="18"/>
        </w:numPr>
      </w:pPr>
      <w:r w:rsidRPr="00F37BC9">
        <w:t>In</w:t>
      </w:r>
      <w:r>
        <w:t>-</w:t>
      </w:r>
      <w:r w:rsidRPr="00F37BC9">
        <w:t xml:space="preserve">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p>
    <w:p w14:paraId="4755F498" w14:textId="67AB0F75" w:rsidR="00451D58" w:rsidRPr="00F37BC9" w:rsidRDefault="00451D58" w:rsidP="00451D58">
      <w:pPr>
        <w:pStyle w:val="Observation"/>
        <w:numPr>
          <w:ilvl w:val="0"/>
          <w:numId w:val="18"/>
        </w:numPr>
        <w:rPr>
          <w:rStyle w:val="normaltextrun"/>
        </w:rPr>
      </w:pPr>
      <w:r w:rsidRPr="00F37BC9">
        <w:t xml:space="preserve">Even though RAN4 has not agreed on a reference implementation for SBFD operation, minimum requirements can still be defined to </w:t>
      </w:r>
      <w:r>
        <w:t>enable</w:t>
      </w:r>
      <w:r w:rsidRPr="00F37BC9">
        <w:t xml:space="preserve"> proper operation considering self-interference, </w:t>
      </w:r>
      <w:r>
        <w:t xml:space="preserve">co-site </w:t>
      </w:r>
      <w:r w:rsidRPr="00F37BC9">
        <w:t>inter-s</w:t>
      </w:r>
      <w:r>
        <w:t>ector</w:t>
      </w:r>
      <w:r w:rsidRPr="00F37BC9">
        <w:t xml:space="preserve"> and inter-</w:t>
      </w:r>
      <w:r>
        <w:t>site</w:t>
      </w:r>
      <w:r w:rsidRPr="00F37BC9">
        <w:t xml:space="preserve"> interference.</w:t>
      </w:r>
    </w:p>
    <w:p w14:paraId="15E98D12" w14:textId="1C70C441" w:rsidR="006C7877" w:rsidRDefault="001D136C" w:rsidP="006C7877">
      <w:pPr>
        <w:pStyle w:val="Proposal"/>
        <w:numPr>
          <w:ilvl w:val="0"/>
          <w:numId w:val="0"/>
        </w:numPr>
        <w:ind w:left="142"/>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r w:rsidR="00494166" w:rsidRPr="00494166">
        <w:t xml:space="preserve"> </w:t>
      </w:r>
    </w:p>
    <w:p w14:paraId="6339C285" w14:textId="26587793" w:rsidR="00BA109D" w:rsidRPr="00621D2D" w:rsidRDefault="00BA109D" w:rsidP="004C08B9">
      <w:pPr>
        <w:pStyle w:val="Proposal"/>
        <w:numPr>
          <w:ilvl w:val="0"/>
          <w:numId w:val="0"/>
        </w:numPr>
      </w:pPr>
    </w:p>
    <w:p w14:paraId="0EF0DEF9" w14:textId="3CD6D676" w:rsidR="00BA109D" w:rsidRDefault="00BD3E37" w:rsidP="00BA109D">
      <w:pPr>
        <w:pStyle w:val="Proposal"/>
        <w:numPr>
          <w:ilvl w:val="0"/>
          <w:numId w:val="17"/>
        </w:numPr>
      </w:pPr>
      <w:r>
        <w:t xml:space="preserve"> </w:t>
      </w:r>
      <w:r w:rsidR="00BA109D">
        <w:t>For introduction of</w:t>
      </w:r>
      <w:r w:rsidR="00B128C5">
        <w:t xml:space="preserve"> new</w:t>
      </w:r>
      <w:r w:rsidR="00BA109D">
        <w:t xml:space="preserve"> BS RF requirements</w:t>
      </w:r>
      <w:r w:rsidR="00B128C5">
        <w:t xml:space="preserve"> for SBFD operation,</w:t>
      </w:r>
      <w:r w:rsidR="00BA109D">
        <w:t xml:space="preserve"> creating new sub-clauses is proposed. </w:t>
      </w:r>
    </w:p>
    <w:p w14:paraId="0365F59D" w14:textId="62943A34" w:rsidR="00C74000" w:rsidRPr="00621D2D" w:rsidRDefault="00BD3E37" w:rsidP="00621D2D">
      <w:pPr>
        <w:pStyle w:val="Proposal"/>
        <w:numPr>
          <w:ilvl w:val="0"/>
          <w:numId w:val="17"/>
        </w:numPr>
      </w:pPr>
      <w:r>
        <w:t xml:space="preserve"> </w:t>
      </w:r>
      <w:r w:rsidR="00621D2D" w:rsidRPr="00621D2D">
        <w:t>Use existing transient period requirement as a baseline for transition between normal slot and SBFD slots</w:t>
      </w:r>
      <w:r w:rsidR="00C74000" w:rsidRPr="00621D2D">
        <w:t>.</w:t>
      </w:r>
    </w:p>
    <w:p w14:paraId="4D52801E" w14:textId="442DA1D7" w:rsidR="00C77EF6" w:rsidRDefault="00BD3E37" w:rsidP="00C74000">
      <w:pPr>
        <w:pStyle w:val="Proposal"/>
        <w:numPr>
          <w:ilvl w:val="0"/>
          <w:numId w:val="17"/>
        </w:numPr>
        <w:rPr>
          <w:rStyle w:val="normaltextrun"/>
        </w:rPr>
      </w:pPr>
      <w:r>
        <w:rPr>
          <w:rStyle w:val="normaltextrun"/>
        </w:rPr>
        <w:t xml:space="preserve"> </w:t>
      </w:r>
      <w:r w:rsidR="00C77EF6" w:rsidRPr="00F37BC9">
        <w:rPr>
          <w:rStyle w:val="normaltextrun"/>
        </w:rPr>
        <w:t xml:space="preserve">RAN4 to define in-channel adjacent sub-band leakage ratio requirements within SBFD time slots considering inter-sector interference and inter-site interference. </w:t>
      </w:r>
      <w:r w:rsidR="00115204" w:rsidRPr="00F37BC9">
        <w:rPr>
          <w:rStyle w:val="normaltextrun"/>
        </w:rPr>
        <w:t xml:space="preserve">Existing ACLR requirements could be used as baseline </w:t>
      </w:r>
      <w:r w:rsidR="00115204">
        <w:rPr>
          <w:rStyle w:val="normaltextrun"/>
        </w:rPr>
        <w:t>depending on the ratio</w:t>
      </w:r>
      <w:r w:rsidR="00115204" w:rsidRPr="00F37BC9">
        <w:rPr>
          <w:rStyle w:val="normaltextrun"/>
        </w:rPr>
        <w:t xml:space="preserve"> </w:t>
      </w:r>
      <w:r w:rsidR="00115204">
        <w:rPr>
          <w:rStyle w:val="normaltextrun"/>
        </w:rPr>
        <w:t>between</w:t>
      </w:r>
      <w:r w:rsidR="00115204" w:rsidRPr="00F37BC9">
        <w:rPr>
          <w:rStyle w:val="normaltextrun"/>
        </w:rPr>
        <w:t xml:space="preserve"> the</w:t>
      </w:r>
      <w:r w:rsidR="00115204">
        <w:rPr>
          <w:rStyle w:val="normaltextrun"/>
        </w:rPr>
        <w:t xml:space="preserve"> bandwidths of the</w:t>
      </w:r>
      <w:r w:rsidR="00115204" w:rsidRPr="00F37BC9">
        <w:rPr>
          <w:rStyle w:val="normaltextrun"/>
        </w:rPr>
        <w:t xml:space="preserve"> DL and </w:t>
      </w:r>
      <w:r w:rsidR="00115204">
        <w:rPr>
          <w:rStyle w:val="normaltextrun"/>
        </w:rPr>
        <w:t xml:space="preserve">the </w:t>
      </w:r>
      <w:r w:rsidR="00115204" w:rsidRPr="00F37BC9">
        <w:rPr>
          <w:rStyle w:val="normaltextrun"/>
        </w:rPr>
        <w:t>UL subbands.</w:t>
      </w:r>
    </w:p>
    <w:p w14:paraId="55638916" w14:textId="31A3C67D" w:rsidR="00C77EF6" w:rsidRPr="00611F46" w:rsidRDefault="001D136C" w:rsidP="00C77EF6">
      <w:pPr>
        <w:pStyle w:val="Proposal"/>
      </w:pPr>
      <w:r>
        <w:rPr>
          <w:rStyle w:val="normaltextrun"/>
          <w:noProof/>
          <w:color w:val="000000" w:themeColor="text1"/>
          <w:sz w:val="22"/>
        </w:rPr>
        <w:fldChar w:fldCharType="end"/>
      </w:r>
      <w:r w:rsidR="00C77EF6" w:rsidRPr="00C77EF6">
        <w:rPr>
          <w:rStyle w:val="normaltextrun"/>
        </w:rPr>
        <w:t xml:space="preserve"> </w:t>
      </w:r>
      <w:r w:rsidR="00C77EF6" w:rsidRPr="4C176E9B">
        <w:rPr>
          <w:rStyle w:val="normaltextrun"/>
        </w:rPr>
        <w:t>RAN4 to define</w:t>
      </w:r>
      <w:r w:rsidR="00C77EF6">
        <w:rPr>
          <w:rStyle w:val="normaltextrun"/>
        </w:rPr>
        <w:t xml:space="preserve"> </w:t>
      </w:r>
      <w:r w:rsidR="00C77EF6" w:rsidRPr="4C176E9B">
        <w:rPr>
          <w:rStyle w:val="normaltextrun"/>
        </w:rPr>
        <w:t>in-channel adjacent sub-band selectivity</w:t>
      </w:r>
      <w:r w:rsidR="00C77EF6">
        <w:rPr>
          <w:rStyle w:val="normaltextrun"/>
        </w:rPr>
        <w:t>, the exact requirement limits to be discussed</w:t>
      </w:r>
      <w:r w:rsidR="00C77EF6" w:rsidRPr="4C176E9B">
        <w:rPr>
          <w:rStyle w:val="normaltextrun"/>
        </w:rPr>
        <w: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7F567E2C" w14:textId="7A00B79E" w:rsidR="00D85387" w:rsidRPr="00733CC4" w:rsidRDefault="00D85387" w:rsidP="00D85387">
      <w:pPr>
        <w:pStyle w:val="ListParagraph"/>
        <w:numPr>
          <w:ilvl w:val="0"/>
          <w:numId w:val="4"/>
        </w:numPr>
        <w:jc w:val="both"/>
        <w:rPr>
          <w:sz w:val="20"/>
          <w:szCs w:val="20"/>
          <w:lang w:val="en-US"/>
        </w:rPr>
      </w:pPr>
      <w:r w:rsidRPr="00650113">
        <w:rPr>
          <w:sz w:val="20"/>
          <w:szCs w:val="20"/>
          <w:lang w:val="en-US"/>
        </w:rPr>
        <w:t>R</w:t>
      </w:r>
      <w:r>
        <w:rPr>
          <w:sz w:val="20"/>
          <w:szCs w:val="20"/>
          <w:lang w:val="en-US"/>
        </w:rPr>
        <w:t>4</w:t>
      </w:r>
      <w:r w:rsidRPr="00650113">
        <w:rPr>
          <w:sz w:val="20"/>
          <w:szCs w:val="20"/>
          <w:lang w:val="en-US"/>
        </w:rPr>
        <w:t>-24</w:t>
      </w:r>
      <w:r>
        <w:rPr>
          <w:sz w:val="20"/>
          <w:szCs w:val="20"/>
          <w:lang w:val="en-US"/>
        </w:rPr>
        <w:t>09958 “</w:t>
      </w:r>
      <w:r w:rsidRPr="002C3049">
        <w:rPr>
          <w:sz w:val="20"/>
          <w:szCs w:val="20"/>
          <w:lang w:val="en-US"/>
        </w:rPr>
        <w:t>Way Forward for [11</w:t>
      </w:r>
      <w:r w:rsidR="00554801">
        <w:rPr>
          <w:sz w:val="20"/>
          <w:szCs w:val="20"/>
          <w:lang w:val="en-US"/>
        </w:rPr>
        <w:t>1</w:t>
      </w:r>
      <w:r w:rsidRPr="002C3049">
        <w:rPr>
          <w:sz w:val="20"/>
          <w:szCs w:val="20"/>
          <w:lang w:val="en-US"/>
        </w:rPr>
        <w:t xml:space="preserve">][313] </w:t>
      </w:r>
      <w:proofErr w:type="spellStart"/>
      <w:r w:rsidRPr="002C3049">
        <w:rPr>
          <w:sz w:val="20"/>
          <w:szCs w:val="20"/>
          <w:lang w:val="en-US"/>
        </w:rPr>
        <w:t>NR_duplex_evo</w:t>
      </w:r>
      <w:proofErr w:type="spellEnd"/>
      <w:r>
        <w:rPr>
          <w:sz w:val="20"/>
          <w:szCs w:val="20"/>
          <w:lang w:val="en-US"/>
        </w:rPr>
        <w:t>”, RAN4#111, Fukuoka, Japan, 20</w:t>
      </w:r>
      <w:r w:rsidRPr="00733CC4">
        <w:rPr>
          <w:sz w:val="20"/>
          <w:szCs w:val="20"/>
          <w:vertAlign w:val="superscript"/>
          <w:lang w:val="en-US"/>
        </w:rPr>
        <w:t>th</w:t>
      </w:r>
      <w:r>
        <w:rPr>
          <w:sz w:val="20"/>
          <w:szCs w:val="20"/>
          <w:lang w:val="en-US"/>
        </w:rPr>
        <w:t>-24</w:t>
      </w:r>
      <w:r w:rsidRPr="00733CC4">
        <w:rPr>
          <w:sz w:val="20"/>
          <w:szCs w:val="20"/>
          <w:vertAlign w:val="superscript"/>
          <w:lang w:val="en-US"/>
        </w:rPr>
        <w:t>th</w:t>
      </w:r>
      <w:r>
        <w:rPr>
          <w:sz w:val="20"/>
          <w:szCs w:val="20"/>
          <w:lang w:val="en-US"/>
        </w:rPr>
        <w:t xml:space="preserve"> </w:t>
      </w:r>
      <w:proofErr w:type="gramStart"/>
      <w:r>
        <w:rPr>
          <w:sz w:val="20"/>
          <w:szCs w:val="20"/>
          <w:lang w:val="en-US"/>
        </w:rPr>
        <w:t>May,</w:t>
      </w:r>
      <w:proofErr w:type="gramEnd"/>
      <w:r>
        <w:rPr>
          <w:sz w:val="20"/>
          <w:szCs w:val="20"/>
          <w:lang w:val="en-US"/>
        </w:rPr>
        <w:t xml:space="preserve"> 2024</w:t>
      </w:r>
    </w:p>
    <w:p w14:paraId="07E8A381" w14:textId="67211C6B" w:rsidR="008C37EF" w:rsidRPr="003B3BC6"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726C17">
        <w:rPr>
          <w:sz w:val="20"/>
          <w:szCs w:val="20"/>
          <w:lang w:val="en-US"/>
        </w:rPr>
        <w:t>1</w:t>
      </w:r>
      <w:r w:rsidR="00326653">
        <w:rPr>
          <w:sz w:val="20"/>
          <w:szCs w:val="20"/>
          <w:lang w:val="en-US"/>
        </w:rPr>
        <w:t>.0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3C9210" w14:textId="77777777" w:rsidR="00893B42" w:rsidRDefault="00893B42">
      <w:r>
        <w:separator/>
      </w:r>
    </w:p>
  </w:endnote>
  <w:endnote w:type="continuationSeparator" w:id="0">
    <w:p w14:paraId="7D31D68E" w14:textId="77777777" w:rsidR="00893B42" w:rsidRDefault="00893B42">
      <w:r>
        <w:continuationSeparator/>
      </w:r>
    </w:p>
  </w:endnote>
  <w:endnote w:type="continuationNotice" w:id="1">
    <w:p w14:paraId="4DE90C79" w14:textId="77777777" w:rsidR="00893B42" w:rsidRDefault="00893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F0488" w14:textId="77777777" w:rsidR="00893B42" w:rsidRDefault="00893B42">
      <w:r>
        <w:separator/>
      </w:r>
    </w:p>
  </w:footnote>
  <w:footnote w:type="continuationSeparator" w:id="0">
    <w:p w14:paraId="51D74137" w14:textId="77777777" w:rsidR="00893B42" w:rsidRDefault="00893B42">
      <w:r>
        <w:continuationSeparator/>
      </w:r>
    </w:p>
  </w:footnote>
  <w:footnote w:type="continuationNotice" w:id="1">
    <w:p w14:paraId="3E449936" w14:textId="77777777" w:rsidR="00893B42" w:rsidRDefault="00893B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313"/>
    <w:rsid w:val="0000136D"/>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A72"/>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D58"/>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9F"/>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51"/>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5F0D"/>
    <w:rsid w:val="005F605F"/>
    <w:rsid w:val="005F61A5"/>
    <w:rsid w:val="005F62BE"/>
    <w:rsid w:val="005F6510"/>
    <w:rsid w:val="005F674B"/>
    <w:rsid w:val="005F681C"/>
    <w:rsid w:val="005F69B8"/>
    <w:rsid w:val="005F6AC3"/>
    <w:rsid w:val="005F6BD4"/>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D11"/>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1D2D"/>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7A5"/>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893"/>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7B2"/>
    <w:rsid w:val="006B6EF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C17"/>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492"/>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CF6"/>
    <w:rsid w:val="00953E5E"/>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D4F"/>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1F17"/>
    <w:rsid w:val="00A91F3E"/>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0BE"/>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8C5"/>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3008"/>
    <w:rsid w:val="00B93191"/>
    <w:rsid w:val="00B93553"/>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37"/>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F5"/>
    <w:rsid w:val="00BE02B4"/>
    <w:rsid w:val="00BE02BD"/>
    <w:rsid w:val="00BE0324"/>
    <w:rsid w:val="00BE053D"/>
    <w:rsid w:val="00BE058F"/>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8F3"/>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24D"/>
    <w:rsid w:val="00DD3A75"/>
    <w:rsid w:val="00DD4165"/>
    <w:rsid w:val="00DD4262"/>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83"/>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695CBDB-33E8-4994-B104-67F3ED9D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5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RBI5PAMIO524-1616901215-24865</_dlc_DocId>
    <_dlc_DocIdUrl xmlns="71c5aaf6-e6ce-465b-b873-5148d2a4c105">
      <Url>https://nokia.sharepoint.com/sites/gxp/_layouts/15/DocIdRedir.aspx?ID=RBI5PAMIO524-1616901215-24865</Url>
      <Description>RBI5PAMIO524-1616901215-24865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TotalTime>
  <Pages>5</Pages>
  <Words>1903</Words>
  <Characters>10851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12729</CharactersWithSpaces>
  <SharedDoc>false</SharedDoc>
  <HLinks>
    <vt:vector size="12" baseType="variant">
      <vt:variant>
        <vt:i4>1572974</vt:i4>
      </vt:variant>
      <vt:variant>
        <vt:i4>3</vt:i4>
      </vt:variant>
      <vt:variant>
        <vt:i4>0</vt:i4>
      </vt:variant>
      <vt:variant>
        <vt:i4>5</vt:i4>
      </vt:variant>
      <vt:variant>
        <vt:lpwstr>mailto:hartmut.wilhelm@nokia.com</vt:lpwstr>
      </vt:variant>
      <vt:variant>
        <vt:lpwstr/>
      </vt: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6</cp:revision>
  <cp:lastPrinted>2016-06-24T13:35:00Z</cp:lastPrinted>
  <dcterms:created xsi:type="dcterms:W3CDTF">2024-08-09T10:34:00Z</dcterms:created>
  <dcterms:modified xsi:type="dcterms:W3CDTF">2024-08-09T17:28:00Z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025f1584-e8e7-40e9-8bf1-218978abd640</vt:lpwstr>
  </property>
  <property fmtid="{D5CDD505-2E9C-101B-9397-08002B2CF9AE}" pid="9" name="MediaServiceImageTags">
    <vt:lpwstr/>
  </property>
</Properties>
</file>